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6BE64" w14:textId="77777777" w:rsidR="00301751" w:rsidRDefault="00301751" w:rsidP="00301751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Hlk205813017"/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D. Eign</w:t>
      </w:r>
      <w:r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301751" w14:paraId="51436190" w14:textId="77777777" w:rsidTr="0078004A">
        <w:tc>
          <w:tcPr>
            <w:tcW w:w="4530" w:type="dxa"/>
          </w:tcPr>
          <w:p w14:paraId="2AE2C64A" w14:textId="77777777" w:rsidR="00301751" w:rsidRPr="00A73469" w:rsidRDefault="00301751" w:rsidP="0078004A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Name / Firmenbezeichnung des Bieters / der Bietergemeinschaft</w:t>
            </w:r>
          </w:p>
        </w:tc>
        <w:tc>
          <w:tcPr>
            <w:tcW w:w="4530" w:type="dxa"/>
          </w:tcPr>
          <w:p w14:paraId="58DDD50E" w14:textId="77777777" w:rsidR="00301751" w:rsidRDefault="00301751" w:rsidP="0078004A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301751" w14:paraId="26A70C22" w14:textId="77777777" w:rsidTr="0078004A">
        <w:tc>
          <w:tcPr>
            <w:tcW w:w="4530" w:type="dxa"/>
          </w:tcPr>
          <w:p w14:paraId="2102A53C" w14:textId="77777777" w:rsidR="00301751" w:rsidRDefault="00301751" w:rsidP="0078004A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Bietergemeinschaft</w:t>
            </w:r>
          </w:p>
        </w:tc>
        <w:tc>
          <w:tcPr>
            <w:tcW w:w="4530" w:type="dxa"/>
          </w:tcPr>
          <w:p w14:paraId="7D89B30E" w14:textId="77777777" w:rsidR="00301751" w:rsidRPr="009E79F9" w:rsidRDefault="00301751" w:rsidP="0078004A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301751" w14:paraId="23053A6F" w14:textId="77777777" w:rsidTr="0078004A">
        <w:tc>
          <w:tcPr>
            <w:tcW w:w="4530" w:type="dxa"/>
          </w:tcPr>
          <w:p w14:paraId="71894B7E" w14:textId="77777777" w:rsidR="00301751" w:rsidRDefault="00301751" w:rsidP="0078004A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3B220421" w14:textId="77777777" w:rsidR="00301751" w:rsidRPr="009E79F9" w:rsidRDefault="00301751" w:rsidP="0078004A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1A9F8300" w14:textId="77777777" w:rsidR="00301751" w:rsidRPr="00C900A2" w:rsidRDefault="00301751" w:rsidP="00301751">
      <w:pPr>
        <w:spacing w:before="180" w:after="180"/>
        <w:jc w:val="both"/>
      </w:pPr>
      <w:r w:rsidRPr="00C900A2">
        <w:t>Sehr geehrte Damen und Herren,</w:t>
      </w:r>
    </w:p>
    <w:p w14:paraId="74716632" w14:textId="77777777" w:rsidR="00301751" w:rsidRDefault="00301751" w:rsidP="00301751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3D6A8C24" w14:textId="77777777" w:rsidR="00301751" w:rsidRDefault="00301751" w:rsidP="00301751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3B8F2435" w14:textId="77777777" w:rsidR="00301751" w:rsidRDefault="00301751" w:rsidP="00301751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>
        <w:t>Eignungsbogens</w:t>
      </w:r>
      <w:r w:rsidRPr="000B7B8C">
        <w:t>.</w:t>
      </w:r>
    </w:p>
    <w:p w14:paraId="7D6CEB01" w14:textId="77777777" w:rsidR="00301751" w:rsidRDefault="00301751" w:rsidP="00301751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568078D4" w14:textId="77777777" w:rsidR="00301751" w:rsidRDefault="00301751" w:rsidP="00301751">
      <w:pPr>
        <w:spacing w:before="180" w:after="180"/>
        <w:jc w:val="both"/>
      </w:pPr>
    </w:p>
    <w:p w14:paraId="19A83369" w14:textId="77777777" w:rsidR="00301751" w:rsidRDefault="00301751" w:rsidP="00301751">
      <w:pPr>
        <w:spacing w:before="180" w:after="180"/>
        <w:jc w:val="both"/>
      </w:pPr>
      <w:r>
        <w:br w:type="page"/>
      </w:r>
    </w:p>
    <w:p w14:paraId="64C9072D" w14:textId="77777777" w:rsidR="00301751" w:rsidRPr="009E79F9" w:rsidRDefault="00301751" w:rsidP="00301751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0F2546DB" w14:textId="77777777" w:rsidR="00301751" w:rsidRPr="009E79F9" w:rsidRDefault="00301751" w:rsidP="00301751">
      <w:pPr>
        <w:keepNext/>
        <w:spacing w:before="180" w:after="180"/>
        <w:jc w:val="both"/>
      </w:pPr>
      <w:r w:rsidRPr="009E79F9">
        <w:t xml:space="preserve">Je nachdem, ob Sie </w:t>
      </w:r>
    </w:p>
    <w:p w14:paraId="241BFC8D" w14:textId="77777777" w:rsidR="00301751" w:rsidRPr="009E79F9" w:rsidRDefault="00301751" w:rsidP="00301751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>
        <w:t>ieter</w:t>
      </w:r>
      <w:r w:rsidRPr="009E79F9">
        <w:t xml:space="preserve"> oder als </w:t>
      </w:r>
      <w:r>
        <w:t>Bietergemeinschaft</w:t>
      </w:r>
      <w:r w:rsidRPr="009E79F9">
        <w:t xml:space="preserve"> bewerben, </w:t>
      </w:r>
    </w:p>
    <w:p w14:paraId="60B48184" w14:textId="77777777" w:rsidR="00301751" w:rsidRPr="009E79F9" w:rsidRDefault="00301751" w:rsidP="00301751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>
        <w:t>Unterauftragnehmer (UAN)</w:t>
      </w:r>
      <w:r w:rsidRPr="009E79F9">
        <w:t xml:space="preserve"> beschäftigen wollen oder nicht und</w:t>
      </w:r>
    </w:p>
    <w:p w14:paraId="07D98C0F" w14:textId="77777777" w:rsidR="00301751" w:rsidRPr="009E79F9" w:rsidRDefault="00301751" w:rsidP="00301751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>
        <w:t xml:space="preserve"> </w:t>
      </w:r>
      <w:r w:rsidRPr="009E79F9">
        <w:t>/</w:t>
      </w:r>
      <w:r>
        <w:t xml:space="preserve"> </w:t>
      </w:r>
      <w:r w:rsidRPr="009E79F9">
        <w:t>finanzielle und</w:t>
      </w:r>
      <w:r>
        <w:t xml:space="preserve"> </w:t>
      </w:r>
      <w:r w:rsidRPr="009E79F9">
        <w:t>/</w:t>
      </w:r>
      <w:r>
        <w:t xml:space="preserve"> </w:t>
      </w:r>
      <w:r w:rsidRPr="009E79F9">
        <w:t>oder technische) Leistungsfähigkeit berufen wollen</w:t>
      </w:r>
    </w:p>
    <w:p w14:paraId="3FDECC87" w14:textId="77777777" w:rsidR="00301751" w:rsidRDefault="00301751" w:rsidP="00301751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>
        <w:t xml:space="preserve"> als Ausfüllhilfe zu verstehen.</w:t>
      </w:r>
    </w:p>
    <w:p w14:paraId="61592FE8" w14:textId="77777777" w:rsidR="00301751" w:rsidRDefault="00301751" w:rsidP="00301751">
      <w:pPr>
        <w:spacing w:before="180" w:after="180"/>
        <w:jc w:val="both"/>
      </w:pPr>
      <w:r>
        <w:t>Das Formular darf nicht verändert werden.</w:t>
      </w:r>
    </w:p>
    <w:p w14:paraId="358FC175" w14:textId="77777777" w:rsidR="00301751" w:rsidRDefault="00301751" w:rsidP="00301751">
      <w:pPr>
        <w:spacing w:before="180" w:after="180"/>
        <w:jc w:val="both"/>
      </w:pPr>
      <w:r>
        <w:rPr>
          <w:u w:val="single"/>
        </w:rPr>
        <w:t>Jedes Mitglied einer Bietergemeinschaft</w:t>
      </w:r>
      <w:r>
        <w:t xml:space="preserve"> hat dieses Formular entsprechend der untenstehenden Tabelle auszufüllen. Es ist nicht erforderlich, dass jedes Mitglied für sich die Eignungskriterien erfüllt, sondern ausreichend, wenn die Bietergemeinschaft die Eignungskriterien zusammen erfüllt.</w:t>
      </w:r>
    </w:p>
    <w:p w14:paraId="66FD67BD" w14:textId="43A9CF65" w:rsidR="00301751" w:rsidRDefault="00301751" w:rsidP="00301751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Pr="00CA6F11">
        <w:t>*</w:t>
      </w:r>
      <w:r>
        <w:t xml:space="preserve"> sind die vom Unterauftragnehmer ausgefüllten Erklärungen Nr. 1 – 3</w:t>
      </w:r>
      <w:r w:rsidR="00D01117">
        <w:t xml:space="preserve"> </w:t>
      </w:r>
      <w:r>
        <w:t xml:space="preserve">sowie die Erklärung Unterauftragnehmer (separates Formular) zu übermitteln. </w:t>
      </w:r>
    </w:p>
    <w:p w14:paraId="2281AD61" w14:textId="192ACE08" w:rsidR="00301751" w:rsidRDefault="00301751" w:rsidP="00301751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 – 3 sowie die Erklärung Unterauftragnehmer (separates Formular) zu übermitteln. Je nach Eignungsleihe sind darüber hinaus die entsprechenden Erklärungen vom Unterauftragnehmer abzugeben (siehe nachfolgende Tabelle).</w:t>
      </w:r>
    </w:p>
    <w:p w14:paraId="63E53568" w14:textId="77777777" w:rsidR="00301751" w:rsidRDefault="00301751" w:rsidP="00301751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"/>
        <w:gridCol w:w="2582"/>
        <w:gridCol w:w="1501"/>
        <w:gridCol w:w="1682"/>
        <w:gridCol w:w="1324"/>
        <w:gridCol w:w="1504"/>
      </w:tblGrid>
      <w:tr w:rsidR="00301751" w:rsidRPr="00DE2F50" w14:paraId="312A7448" w14:textId="77777777" w:rsidTr="00D01117"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C872" w14:textId="77777777" w:rsidR="00301751" w:rsidRPr="00DE2F50" w:rsidRDefault="00301751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AC4E" w14:textId="77777777" w:rsidR="00301751" w:rsidRPr="00DE2F50" w:rsidRDefault="00301751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25F2" w14:textId="77777777" w:rsidR="00301751" w:rsidRPr="00DE2F50" w:rsidRDefault="00301751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8730" w14:textId="77777777" w:rsidR="00301751" w:rsidRPr="00DE2F50" w:rsidRDefault="00301751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>
              <w:rPr>
                <w:rFonts w:cs="Arial"/>
                <w:b/>
                <w:sz w:val="18"/>
                <w:szCs w:val="18"/>
              </w:rPr>
              <w:t>ieter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0D8" w14:textId="77777777" w:rsidR="00301751" w:rsidRDefault="00301751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</w:p>
          <w:p w14:paraId="0A335875" w14:textId="77777777" w:rsidR="00301751" w:rsidRPr="00DE2F50" w:rsidRDefault="00301751" w:rsidP="0078004A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28E3" w14:textId="77777777" w:rsidR="00301751" w:rsidRDefault="00301751" w:rsidP="0078004A">
            <w:pPr>
              <w:keepNext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>mit Eignungsleihe</w:t>
            </w:r>
          </w:p>
          <w:p w14:paraId="028E8900" w14:textId="77777777" w:rsidR="00301751" w:rsidRPr="00DE2F50" w:rsidRDefault="00301751" w:rsidP="0078004A">
            <w:pPr>
              <w:keepNext/>
              <w:jc w:val="center"/>
              <w:rPr>
                <w:rFonts w:cs="Arial"/>
                <w:b/>
                <w:sz w:val="18"/>
                <w:szCs w:val="18"/>
                <w:u w:val="single"/>
              </w:rPr>
            </w:pPr>
          </w:p>
        </w:tc>
      </w:tr>
      <w:tr w:rsidR="00D01117" w:rsidRPr="00DE2F50" w14:paraId="2F1A6E34" w14:textId="77777777" w:rsidTr="00D01117">
        <w:tc>
          <w:tcPr>
            <w:tcW w:w="467" w:type="dxa"/>
            <w:tcBorders>
              <w:top w:val="single" w:sz="4" w:space="0" w:color="auto"/>
            </w:tcBorders>
            <w:vAlign w:val="center"/>
          </w:tcPr>
          <w:p w14:paraId="44BBB93D" w14:textId="77777777" w:rsidR="00D01117" w:rsidRPr="00212BD3" w:rsidRDefault="00D01117" w:rsidP="00D01117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  <w:vAlign w:val="center"/>
          </w:tcPr>
          <w:p w14:paraId="70BE23C9" w14:textId="65372EED" w:rsidR="00D01117" w:rsidRPr="00DE2F50" w:rsidRDefault="00D01117" w:rsidP="00D0111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center"/>
          </w:tcPr>
          <w:p w14:paraId="496FD2ED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center"/>
          </w:tcPr>
          <w:p w14:paraId="61FBA024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14:paraId="0D3B8150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center"/>
          </w:tcPr>
          <w:p w14:paraId="3EDC93AF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01117" w:rsidRPr="00DE2F50" w14:paraId="46EAB395" w14:textId="77777777" w:rsidTr="00D01117">
        <w:tc>
          <w:tcPr>
            <w:tcW w:w="467" w:type="dxa"/>
            <w:vAlign w:val="center"/>
          </w:tcPr>
          <w:p w14:paraId="24027B43" w14:textId="77777777" w:rsidR="00D01117" w:rsidRPr="00DE2F50" w:rsidRDefault="00D01117" w:rsidP="00D01117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0E3F7FED" w14:textId="3603F45F" w:rsidR="00D01117" w:rsidRPr="00DE2F50" w:rsidRDefault="00D01117" w:rsidP="00D01117">
            <w:pPr>
              <w:jc w:val="both"/>
              <w:rPr>
                <w:rFonts w:cs="Arial"/>
                <w:sz w:val="18"/>
                <w:szCs w:val="18"/>
              </w:rPr>
            </w:pPr>
            <w:r w:rsidRPr="75097D46">
              <w:rPr>
                <w:rFonts w:cs="Arial"/>
                <w:sz w:val="18"/>
                <w:szCs w:val="18"/>
              </w:rPr>
              <w:t>§§ 123, 124, 128 Abs. 1 GWB</w:t>
            </w:r>
          </w:p>
        </w:tc>
        <w:tc>
          <w:tcPr>
            <w:tcW w:w="1501" w:type="dxa"/>
            <w:vAlign w:val="center"/>
          </w:tcPr>
          <w:p w14:paraId="351B5E9F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7609C416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vAlign w:val="center"/>
          </w:tcPr>
          <w:p w14:paraId="6FB48763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7BBAC37E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01117" w:rsidRPr="00DE2F50" w14:paraId="7FF29D9A" w14:textId="77777777" w:rsidTr="00D01117">
        <w:tc>
          <w:tcPr>
            <w:tcW w:w="467" w:type="dxa"/>
            <w:vAlign w:val="center"/>
          </w:tcPr>
          <w:p w14:paraId="34F829E1" w14:textId="77777777" w:rsidR="00D01117" w:rsidRPr="00DE2F50" w:rsidRDefault="00D01117" w:rsidP="00D01117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2F6B72E8" w14:textId="57013C8F" w:rsidR="00D01117" w:rsidRPr="00DE2F50" w:rsidRDefault="00D01117" w:rsidP="00D01117">
            <w:pPr>
              <w:jc w:val="both"/>
              <w:rPr>
                <w:rFonts w:cs="Arial"/>
                <w:sz w:val="18"/>
                <w:szCs w:val="18"/>
              </w:rPr>
            </w:pPr>
            <w:r w:rsidRPr="007B4D48">
              <w:rPr>
                <w:rFonts w:cs="Arial"/>
                <w:sz w:val="18"/>
                <w:szCs w:val="18"/>
              </w:rPr>
              <w:t>Berufs- / Handelsregister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501" w:type="dxa"/>
            <w:vAlign w:val="center"/>
          </w:tcPr>
          <w:p w14:paraId="482403C6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28B1A670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vAlign w:val="center"/>
          </w:tcPr>
          <w:p w14:paraId="424AD28E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4B7C7072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01117" w:rsidRPr="00DE2F50" w14:paraId="409D04C0" w14:textId="77777777" w:rsidTr="00D01117">
        <w:tc>
          <w:tcPr>
            <w:tcW w:w="467" w:type="dxa"/>
            <w:vAlign w:val="center"/>
          </w:tcPr>
          <w:p w14:paraId="19951522" w14:textId="77777777" w:rsidR="00D01117" w:rsidRPr="00DE2F50" w:rsidRDefault="00D01117" w:rsidP="00D01117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07587A51" w14:textId="0CC2E329" w:rsidR="00D01117" w:rsidRPr="00DE2F50" w:rsidRDefault="00D01117" w:rsidP="00D01117">
            <w:pPr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501" w:type="dxa"/>
            <w:vAlign w:val="center"/>
          </w:tcPr>
          <w:p w14:paraId="68593B68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4248F7A6" w14:textId="77777777" w:rsidR="00D01117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0451603E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24" w:type="dxa"/>
            <w:vAlign w:val="center"/>
          </w:tcPr>
          <w:p w14:paraId="40E5E232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4E23706E" w14:textId="77777777" w:rsidR="00D01117" w:rsidRPr="00DE2F50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01117" w:rsidRPr="00D16F26" w14:paraId="2A86DF31" w14:textId="77777777" w:rsidTr="00D01117">
        <w:tc>
          <w:tcPr>
            <w:tcW w:w="467" w:type="dxa"/>
            <w:vAlign w:val="center"/>
          </w:tcPr>
          <w:p w14:paraId="62CC1CF4" w14:textId="77777777" w:rsidR="00D01117" w:rsidRPr="00C0058A" w:rsidRDefault="00D01117" w:rsidP="00D01117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4B7FA95C" w14:textId="7E9398B8" w:rsidR="00D01117" w:rsidRPr="00C0058A" w:rsidRDefault="00D01117" w:rsidP="00D01117">
            <w:pPr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501" w:type="dxa"/>
            <w:vAlign w:val="center"/>
          </w:tcPr>
          <w:p w14:paraId="7B911DC3" w14:textId="77777777" w:rsidR="00D01117" w:rsidRPr="00C0058A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092FBEE6" w14:textId="77777777" w:rsidR="00D01117" w:rsidRPr="00C0058A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vAlign w:val="center"/>
          </w:tcPr>
          <w:p w14:paraId="07BB372E" w14:textId="77777777" w:rsidR="00D01117" w:rsidRPr="00C0058A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  <w:vAlign w:val="center"/>
          </w:tcPr>
          <w:p w14:paraId="344086F9" w14:textId="77777777" w:rsidR="00D01117" w:rsidRPr="00C0058A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D01117" w:rsidRPr="00D16F26" w14:paraId="3F618491" w14:textId="77777777" w:rsidTr="00D01117">
        <w:tc>
          <w:tcPr>
            <w:tcW w:w="467" w:type="dxa"/>
            <w:vAlign w:val="center"/>
          </w:tcPr>
          <w:p w14:paraId="132D2163" w14:textId="77777777" w:rsidR="00D01117" w:rsidRPr="00C0058A" w:rsidRDefault="00D01117" w:rsidP="00D01117">
            <w:pPr>
              <w:pStyle w:val="Listenabsatz"/>
              <w:numPr>
                <w:ilvl w:val="0"/>
                <w:numId w:val="21"/>
              </w:numPr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14:paraId="45668A7D" w14:textId="552550E1" w:rsidR="00D01117" w:rsidRDefault="00D01117" w:rsidP="00D01117">
            <w:pPr>
              <w:jc w:val="both"/>
              <w:rPr>
                <w:rFonts w:cs="Arial"/>
                <w:sz w:val="18"/>
                <w:szCs w:val="18"/>
                <w:highlight w:val="yellow"/>
              </w:rPr>
            </w:pPr>
            <w:r w:rsidRPr="00E332A6">
              <w:rPr>
                <w:rFonts w:cs="Arial"/>
                <w:sz w:val="18"/>
                <w:szCs w:val="18"/>
              </w:rPr>
              <w:t>Artikel 5k der Verordnung (EU) Nr. 833/2014</w:t>
            </w:r>
          </w:p>
        </w:tc>
        <w:tc>
          <w:tcPr>
            <w:tcW w:w="1501" w:type="dxa"/>
            <w:vAlign w:val="center"/>
          </w:tcPr>
          <w:p w14:paraId="09DBA7BE" w14:textId="77777777" w:rsidR="00D01117" w:rsidRPr="00597A93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682" w:type="dxa"/>
            <w:vAlign w:val="center"/>
          </w:tcPr>
          <w:p w14:paraId="4ABEDEB1" w14:textId="77777777" w:rsidR="00D01117" w:rsidRPr="00597A93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24" w:type="dxa"/>
            <w:vAlign w:val="center"/>
          </w:tcPr>
          <w:p w14:paraId="17720EC2" w14:textId="77777777" w:rsidR="00D01117" w:rsidRPr="00597A93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  <w:vAlign w:val="center"/>
          </w:tcPr>
          <w:p w14:paraId="0DACF5E2" w14:textId="77777777" w:rsidR="00D01117" w:rsidRPr="00597A93" w:rsidRDefault="00D01117" w:rsidP="00D01117">
            <w:pPr>
              <w:jc w:val="center"/>
              <w:rPr>
                <w:rFonts w:cs="Arial"/>
                <w:sz w:val="18"/>
                <w:szCs w:val="18"/>
              </w:rPr>
            </w:pPr>
            <w:r w:rsidRPr="00597A93">
              <w:rPr>
                <w:rFonts w:cs="Arial"/>
                <w:sz w:val="18"/>
                <w:szCs w:val="18"/>
              </w:rPr>
              <w:t>X</w:t>
            </w:r>
          </w:p>
        </w:tc>
      </w:tr>
      <w:tr w:rsidR="00301751" w:rsidRPr="00DE2F50" w14:paraId="1028A5A3" w14:textId="77777777" w:rsidTr="00D01117">
        <w:tc>
          <w:tcPr>
            <w:tcW w:w="467" w:type="dxa"/>
          </w:tcPr>
          <w:p w14:paraId="33ACF74F" w14:textId="77777777" w:rsidR="00301751" w:rsidRPr="00DE2F50" w:rsidRDefault="00301751" w:rsidP="0078004A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0D986A0B" w14:textId="77777777" w:rsidR="00301751" w:rsidRPr="00CA6F11" w:rsidRDefault="00301751" w:rsidP="0078004A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2B28E165" w14:textId="77777777" w:rsidR="00301751" w:rsidRPr="00DE2F50" w:rsidRDefault="00301751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682" w:type="dxa"/>
          </w:tcPr>
          <w:p w14:paraId="5A5B9869" w14:textId="77777777" w:rsidR="00301751" w:rsidRDefault="00301751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06F2E13E" w14:textId="77777777" w:rsidR="00301751" w:rsidRPr="00DE2F50" w:rsidRDefault="00301751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24" w:type="dxa"/>
          </w:tcPr>
          <w:p w14:paraId="2EB7CCFC" w14:textId="77777777" w:rsidR="00301751" w:rsidRPr="00DE2F50" w:rsidRDefault="00301751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504" w:type="dxa"/>
          </w:tcPr>
          <w:p w14:paraId="5C3FA1A2" w14:textId="77777777" w:rsidR="00301751" w:rsidRPr="00DE2F50" w:rsidRDefault="00301751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301751" w:rsidRPr="00DE2F50" w14:paraId="70708405" w14:textId="77777777" w:rsidTr="00D01117">
        <w:tc>
          <w:tcPr>
            <w:tcW w:w="467" w:type="dxa"/>
          </w:tcPr>
          <w:p w14:paraId="02671345" w14:textId="77777777" w:rsidR="00301751" w:rsidRPr="00DE2F50" w:rsidRDefault="00301751" w:rsidP="0078004A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82" w:type="dxa"/>
          </w:tcPr>
          <w:p w14:paraId="475AE242" w14:textId="77777777" w:rsidR="00301751" w:rsidRPr="00DE2F50" w:rsidRDefault="00301751" w:rsidP="0078004A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501" w:type="dxa"/>
          </w:tcPr>
          <w:p w14:paraId="04A6CD8F" w14:textId="77777777" w:rsidR="00301751" w:rsidRPr="00DE2F50" w:rsidRDefault="00301751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682" w:type="dxa"/>
          </w:tcPr>
          <w:p w14:paraId="0E288752" w14:textId="77777777" w:rsidR="00301751" w:rsidRPr="00DE2F50" w:rsidRDefault="00301751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24" w:type="dxa"/>
          </w:tcPr>
          <w:p w14:paraId="43DC1A3F" w14:textId="77777777" w:rsidR="00301751" w:rsidRPr="00DE2F50" w:rsidRDefault="00301751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504" w:type="dxa"/>
          </w:tcPr>
          <w:p w14:paraId="6DE7CB56" w14:textId="77777777" w:rsidR="00301751" w:rsidRPr="00DE2F50" w:rsidRDefault="00301751" w:rsidP="007800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2785B5AB" w14:textId="77777777" w:rsidR="00301751" w:rsidRDefault="00301751" w:rsidP="00301751">
      <w:pPr>
        <w:rPr>
          <w:rFonts w:eastAsiaTheme="majorEastAsia" w:cstheme="majorBidi"/>
          <w:b/>
          <w:bCs/>
          <w:sz w:val="26"/>
          <w:szCs w:val="26"/>
        </w:rPr>
      </w:pPr>
      <w:bookmarkStart w:id="1" w:name="_Toc440470130"/>
      <w:bookmarkStart w:id="2" w:name="_Toc503255179"/>
      <w:r>
        <w:rPr>
          <w:rFonts w:eastAsiaTheme="majorEastAsia" w:cstheme="majorBidi"/>
          <w:b/>
          <w:bCs/>
          <w:sz w:val="26"/>
          <w:szCs w:val="26"/>
        </w:rPr>
        <w:br w:type="page"/>
      </w:r>
    </w:p>
    <w:p w14:paraId="4F9732B8" w14:textId="77777777" w:rsidR="00301751" w:rsidRPr="00090CB3" w:rsidRDefault="00301751" w:rsidP="00301751">
      <w:pPr>
        <w:pStyle w:val="berschrift1"/>
        <w:numPr>
          <w:ilvl w:val="0"/>
          <w:numId w:val="5"/>
        </w:numPr>
        <w:spacing w:after="180"/>
        <w:ind w:left="284" w:hanging="284"/>
        <w:jc w:val="both"/>
        <w:rPr>
          <w:sz w:val="26"/>
          <w:szCs w:val="26"/>
        </w:rPr>
      </w:pPr>
      <w:r w:rsidRPr="007B76E0">
        <w:rPr>
          <w:sz w:val="26"/>
          <w:szCs w:val="26"/>
        </w:rPr>
        <w:lastRenderedPageBreak/>
        <w:t>Eigenerklärung:</w:t>
      </w:r>
      <w:bookmarkEnd w:id="1"/>
      <w:bookmarkEnd w:id="2"/>
      <w:r w:rsidRPr="007B76E0">
        <w:rPr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301751" w:rsidRPr="009E79F9" w14:paraId="40291C2D" w14:textId="77777777" w:rsidTr="0078004A">
        <w:tc>
          <w:tcPr>
            <w:tcW w:w="3794" w:type="dxa"/>
          </w:tcPr>
          <w:p w14:paraId="76818F43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6361F60C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301751" w:rsidRPr="009E79F9" w14:paraId="1BAF697C" w14:textId="77777777" w:rsidTr="0078004A">
        <w:tc>
          <w:tcPr>
            <w:tcW w:w="3794" w:type="dxa"/>
            <w:tcBorders>
              <w:bottom w:val="single" w:sz="4" w:space="0" w:color="auto"/>
            </w:tcBorders>
          </w:tcPr>
          <w:p w14:paraId="042AC0D2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7733DCED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301751" w:rsidRPr="009E79F9" w14:paraId="6FAD12A6" w14:textId="77777777" w:rsidTr="0078004A">
        <w:tc>
          <w:tcPr>
            <w:tcW w:w="3794" w:type="dxa"/>
            <w:tcBorders>
              <w:bottom w:val="nil"/>
            </w:tcBorders>
          </w:tcPr>
          <w:p w14:paraId="336E776A" w14:textId="77777777" w:rsidR="00301751" w:rsidRPr="0070607C" w:rsidRDefault="00301751" w:rsidP="0078004A">
            <w:pPr>
              <w:spacing w:before="60" w:after="6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2FE7EE48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301751" w:rsidRPr="009E79F9" w14:paraId="5ED441B5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5DB169FB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A3BAFCD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301751" w:rsidRPr="009E79F9" w14:paraId="2CF006CB" w14:textId="77777777" w:rsidTr="0078004A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0FE9AEDF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12E66CFE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301751" w:rsidRPr="009E79F9" w14:paraId="37F0AD69" w14:textId="77777777" w:rsidTr="0078004A">
        <w:tc>
          <w:tcPr>
            <w:tcW w:w="3794" w:type="dxa"/>
            <w:tcBorders>
              <w:bottom w:val="nil"/>
            </w:tcBorders>
          </w:tcPr>
          <w:p w14:paraId="0F416E45" w14:textId="77777777" w:rsidR="00301751" w:rsidRPr="00A87F8D" w:rsidRDefault="00301751" w:rsidP="0078004A">
            <w:pPr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5C2FFC58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</w:p>
        </w:tc>
      </w:tr>
      <w:tr w:rsidR="00301751" w:rsidRPr="009E79F9" w14:paraId="1F6D9084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27396F23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 sowie (falls abweichend) aktueller Nachname, zusätzlich Vorname: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61694AF5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301751" w:rsidRPr="009E79F9" w14:paraId="571D4A1D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494DE6ED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4CA0FD2B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301751" w:rsidRPr="009E79F9" w14:paraId="5923FC81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19B11F2B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B0565ED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301751" w:rsidRPr="009E79F9" w14:paraId="4F91B635" w14:textId="77777777" w:rsidTr="0078004A">
        <w:tc>
          <w:tcPr>
            <w:tcW w:w="9288" w:type="dxa"/>
            <w:gridSpan w:val="2"/>
            <w:tcBorders>
              <w:top w:val="nil"/>
            </w:tcBorders>
          </w:tcPr>
          <w:p w14:paraId="549ABEAC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benötigt. Diese zwingende Verpflichtung des Auftraggebers zur Einholung der Auskunft ergibt sich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§ </w:t>
            </w:r>
            <w:hyperlink r:id="rId11" w:history="1">
              <w:r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D01117" w:rsidRPr="009E79F9" w14:paraId="693AD7AF" w14:textId="77777777" w:rsidTr="0078004A">
        <w:tc>
          <w:tcPr>
            <w:tcW w:w="3794" w:type="dxa"/>
          </w:tcPr>
          <w:p w14:paraId="2407F469" w14:textId="5B6886F7" w:rsidR="00D01117" w:rsidRPr="009E79F9" w:rsidRDefault="00D01117" w:rsidP="00D01117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71DDC0A7" w14:textId="77777777" w:rsidR="00D01117" w:rsidRDefault="00D01117" w:rsidP="00D01117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334B64F" w14:textId="77777777" w:rsidR="00D01117" w:rsidRDefault="00D01117" w:rsidP="00D01117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7842E769" w14:textId="77777777" w:rsidR="00D01117" w:rsidRDefault="00D01117" w:rsidP="00D01117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6391BE35" w14:textId="39B4AADF" w:rsidR="00D01117" w:rsidRPr="009E79F9" w:rsidRDefault="00D01117" w:rsidP="00D01117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301751" w:rsidRPr="009E79F9" w14:paraId="69C3B3C3" w14:textId="77777777" w:rsidTr="0078004A">
        <w:tc>
          <w:tcPr>
            <w:tcW w:w="3794" w:type="dxa"/>
          </w:tcPr>
          <w:p w14:paraId="11714C03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427DD719" w14:textId="77777777" w:rsidR="00301751" w:rsidRDefault="00301751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70B1A2E9" w14:textId="77777777" w:rsidR="00301751" w:rsidRPr="009E79F9" w:rsidRDefault="00301751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301751" w:rsidRPr="009E79F9" w14:paraId="3907D2EE" w14:textId="77777777" w:rsidTr="0078004A">
        <w:tc>
          <w:tcPr>
            <w:tcW w:w="3794" w:type="dxa"/>
          </w:tcPr>
          <w:p w14:paraId="13D42811" w14:textId="77777777" w:rsidR="00301751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11E10D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im Rahmen der 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41F39780" w14:textId="77777777" w:rsidR="00301751" w:rsidRPr="009E79F9" w:rsidRDefault="00301751" w:rsidP="0078004A">
            <w:pPr>
              <w:spacing w:before="60" w:after="60"/>
              <w:ind w:left="496" w:hanging="496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301751" w:rsidRPr="009E79F9" w14:paraId="3F5D080B" w14:textId="77777777" w:rsidTr="0078004A">
        <w:tc>
          <w:tcPr>
            <w:tcW w:w="3794" w:type="dxa"/>
          </w:tcPr>
          <w:p w14:paraId="7C33CE99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6A89B120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6"/>
          </w:p>
        </w:tc>
      </w:tr>
      <w:tr w:rsidR="00301751" w:rsidRPr="009E79F9" w14:paraId="525A2A65" w14:textId="77777777" w:rsidTr="0078004A">
        <w:tc>
          <w:tcPr>
            <w:tcW w:w="3794" w:type="dxa"/>
            <w:tcBorders>
              <w:bottom w:val="nil"/>
            </w:tcBorders>
          </w:tcPr>
          <w:p w14:paraId="6F0A6BA7" w14:textId="77777777" w:rsidR="00301751" w:rsidRPr="009E79F9" w:rsidRDefault="00301751" w:rsidP="0078004A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7DD0E7D1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301751" w:rsidRPr="009E79F9" w14:paraId="15A54C72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68194D10" w14:textId="77777777" w:rsidR="00301751" w:rsidRPr="009E79F9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DAE5FFE" w14:textId="77777777" w:rsidR="00301751" w:rsidRPr="00A210E7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301751" w:rsidRPr="009E79F9" w14:paraId="2C956CC3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01727B99" w14:textId="77777777" w:rsidR="00301751" w:rsidRPr="009E79F9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FFC4951" w14:textId="77777777" w:rsidR="00301751" w:rsidRPr="00A210E7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301751" w:rsidRPr="009E79F9" w14:paraId="7D947AFC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7B7A4CFD" w14:textId="77777777" w:rsidR="00301751" w:rsidRPr="009E79F9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DE88DCC" w14:textId="77777777" w:rsidR="00301751" w:rsidRPr="00A210E7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301751" w:rsidRPr="009E79F9" w14:paraId="4396D40C" w14:textId="77777777" w:rsidTr="0078004A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443F185F" w14:textId="77777777" w:rsidR="00301751" w:rsidRPr="00A87F8D" w:rsidRDefault="00301751" w:rsidP="0078004A">
            <w:pPr>
              <w:spacing w:before="60" w:after="6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lastRenderedPageBreak/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301751" w:rsidRPr="009E79F9" w14:paraId="402B62C5" w14:textId="77777777" w:rsidTr="0078004A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0C519A8B" w14:textId="77777777" w:rsidR="00301751" w:rsidRPr="009E79F9" w:rsidRDefault="00301751" w:rsidP="0078004A">
            <w:pPr>
              <w:keepNext/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31A2733B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301751" w:rsidRPr="009E79F9" w14:paraId="44215AC6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5B78EC37" w14:textId="77777777" w:rsidR="00301751" w:rsidRPr="00A210E7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490AF337" w14:textId="77777777" w:rsidR="00301751" w:rsidRPr="009E79F9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301751" w:rsidRPr="009E79F9" w14:paraId="09E53AC2" w14:textId="77777777" w:rsidTr="0078004A">
        <w:tc>
          <w:tcPr>
            <w:tcW w:w="3794" w:type="dxa"/>
            <w:tcBorders>
              <w:top w:val="nil"/>
              <w:bottom w:val="nil"/>
            </w:tcBorders>
          </w:tcPr>
          <w:p w14:paraId="4EA436F2" w14:textId="77777777" w:rsidR="00301751" w:rsidRPr="00A210E7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CDCB3AA" w14:textId="77777777" w:rsidR="00301751" w:rsidRPr="009E79F9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301751" w:rsidRPr="009E79F9" w14:paraId="14D9626A" w14:textId="77777777" w:rsidTr="0078004A">
        <w:tc>
          <w:tcPr>
            <w:tcW w:w="3794" w:type="dxa"/>
            <w:tcBorders>
              <w:top w:val="nil"/>
            </w:tcBorders>
          </w:tcPr>
          <w:p w14:paraId="3A0BC838" w14:textId="77777777" w:rsidR="00301751" w:rsidRPr="009E79F9" w:rsidRDefault="00301751" w:rsidP="0078004A">
            <w:pPr>
              <w:spacing w:before="60" w:after="6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10CD878" w14:textId="77777777" w:rsidR="00301751" w:rsidRPr="009E79F9" w:rsidRDefault="00301751" w:rsidP="0078004A">
            <w:pPr>
              <w:spacing w:before="60" w:after="6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D01117" w:rsidRPr="009E79F9" w14:paraId="2481CE95" w14:textId="77777777" w:rsidTr="0078004A">
        <w:tc>
          <w:tcPr>
            <w:tcW w:w="3794" w:type="dxa"/>
            <w:tcBorders>
              <w:bottom w:val="single" w:sz="4" w:space="0" w:color="auto"/>
            </w:tcBorders>
          </w:tcPr>
          <w:p w14:paraId="72A148DB" w14:textId="77777777" w:rsidR="00D01117" w:rsidRPr="009E79F9" w:rsidRDefault="00D01117" w:rsidP="00D01117">
            <w:pPr>
              <w:spacing w:before="60" w:after="6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34BAD50A" w14:textId="77777777" w:rsidR="00D01117" w:rsidRDefault="00D01117" w:rsidP="00D01117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 mit Unterauftragnehmer(n)</w:t>
            </w:r>
          </w:p>
          <w:p w14:paraId="7E8BC2DC" w14:textId="77777777" w:rsidR="00D01117" w:rsidRDefault="00D01117" w:rsidP="00D01117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 ohne Unterauftragnehmer</w:t>
            </w:r>
          </w:p>
          <w:p w14:paraId="13259996" w14:textId="52BF7725" w:rsidR="00D01117" w:rsidRPr="009E79F9" w:rsidRDefault="00D01117" w:rsidP="00D01117">
            <w:pPr>
              <w:spacing w:before="60" w:after="6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(Bietergemeinschaft)</w:t>
            </w:r>
          </w:p>
        </w:tc>
      </w:tr>
      <w:tr w:rsidR="00301751" w:rsidRPr="009E79F9" w14:paraId="3EA459E0" w14:textId="77777777" w:rsidTr="0078004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F01B9" w14:textId="77777777" w:rsidR="00301751" w:rsidRPr="00A210E7" w:rsidRDefault="00301751" w:rsidP="0078004A">
            <w:pPr>
              <w:keepNext/>
              <w:spacing w:before="60" w:after="6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1D6A5" w14:textId="77777777" w:rsidR="00301751" w:rsidRPr="009E79F9" w:rsidRDefault="00301751" w:rsidP="0078004A">
            <w:pPr>
              <w:spacing w:before="60" w:after="60"/>
              <w:ind w:left="496" w:hanging="496"/>
              <w:jc w:val="both"/>
            </w:pPr>
          </w:p>
        </w:tc>
      </w:tr>
      <w:tr w:rsidR="00301751" w:rsidRPr="009E79F9" w14:paraId="1B50EA68" w14:textId="77777777" w:rsidTr="0078004A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8A95C" w14:textId="77777777" w:rsidR="00301751" w:rsidRPr="00A210E7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61719" w14:textId="77777777" w:rsidR="00301751" w:rsidRPr="009E79F9" w:rsidRDefault="00301751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301751" w:rsidRPr="009E79F9" w14:paraId="15FA9576" w14:textId="77777777" w:rsidTr="0078004A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D66D6" w14:textId="77777777" w:rsidR="00301751" w:rsidRPr="00A210E7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EC50E" w14:textId="77777777" w:rsidR="00301751" w:rsidRPr="009E79F9" w:rsidRDefault="00301751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301751" w:rsidRPr="009E79F9" w14:paraId="4581B091" w14:textId="77777777" w:rsidTr="0078004A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48E95" w14:textId="77777777" w:rsidR="00301751" w:rsidRPr="00A210E7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1EC53D" w14:textId="77777777" w:rsidR="00301751" w:rsidRPr="009E79F9" w:rsidRDefault="00301751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301751" w:rsidRPr="009E79F9" w14:paraId="3B5A22E4" w14:textId="77777777" w:rsidTr="0078004A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8ABD" w14:textId="77777777" w:rsidR="00301751" w:rsidRPr="009E79F9" w:rsidRDefault="00301751" w:rsidP="0078004A">
            <w:pPr>
              <w:spacing w:before="60" w:after="6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301751" w:rsidRPr="009E79F9" w14:paraId="68FA4497" w14:textId="77777777" w:rsidTr="0078004A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6171" w14:textId="77777777" w:rsidR="00301751" w:rsidRPr="009E79F9" w:rsidRDefault="00301751" w:rsidP="0078004A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F301" w14:textId="77777777" w:rsidR="00301751" w:rsidRPr="009E79F9" w:rsidRDefault="00301751" w:rsidP="0078004A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40466E17" w14:textId="77777777" w:rsidR="00301751" w:rsidRPr="009E79F9" w:rsidRDefault="00301751" w:rsidP="0078004A">
            <w:pPr>
              <w:spacing w:before="60" w:after="60"/>
              <w:ind w:left="496" w:hanging="496"/>
              <w:jc w:val="both"/>
            </w:pPr>
          </w:p>
        </w:tc>
      </w:tr>
    </w:tbl>
    <w:p w14:paraId="642645B2" w14:textId="77777777" w:rsidR="00301751" w:rsidRDefault="00301751" w:rsidP="00301751">
      <w:pPr>
        <w:rPr>
          <w:rFonts w:eastAsiaTheme="majorEastAsia" w:cstheme="majorBidi"/>
          <w:b/>
          <w:bCs/>
          <w:sz w:val="26"/>
          <w:szCs w:val="26"/>
        </w:rPr>
      </w:pPr>
      <w:bookmarkStart w:id="7" w:name="_Toc503255181"/>
      <w:r>
        <w:rPr>
          <w:sz w:val="26"/>
          <w:szCs w:val="26"/>
        </w:rPr>
        <w:br w:type="page"/>
      </w:r>
    </w:p>
    <w:p w14:paraId="2B4CACA2" w14:textId="77777777" w:rsidR="00301751" w:rsidRDefault="00301751" w:rsidP="00301751">
      <w:pPr>
        <w:pStyle w:val="berschrift1"/>
        <w:numPr>
          <w:ilvl w:val="0"/>
          <w:numId w:val="3"/>
        </w:numPr>
        <w:spacing w:before="720" w:after="180"/>
        <w:jc w:val="both"/>
        <w:rPr>
          <w:sz w:val="26"/>
          <w:szCs w:val="26"/>
        </w:rPr>
      </w:pPr>
      <w:r w:rsidRPr="007B76E0">
        <w:rPr>
          <w:sz w:val="26"/>
          <w:szCs w:val="26"/>
        </w:rPr>
        <w:lastRenderedPageBreak/>
        <w:t xml:space="preserve">Eigenerklärung: </w:t>
      </w:r>
      <w:bookmarkStart w:id="8" w:name="_Hlk182910367"/>
      <w:r w:rsidRPr="007B76E0">
        <w:rPr>
          <w:sz w:val="26"/>
          <w:szCs w:val="26"/>
        </w:rPr>
        <w:t>Ausschlussgründe nach §§ 123, 124 GWB</w:t>
      </w:r>
      <w:r>
        <w:rPr>
          <w:sz w:val="26"/>
          <w:szCs w:val="26"/>
        </w:rPr>
        <w:t xml:space="preserve"> sowie</w:t>
      </w:r>
      <w:r w:rsidRPr="007B76E0">
        <w:rPr>
          <w:sz w:val="26"/>
          <w:szCs w:val="26"/>
        </w:rPr>
        <w:t xml:space="preserve"> Verpflichtungen bei der Ausführung des Auftrags nach § 128 Abs. 1 GWB</w:t>
      </w:r>
      <w:bookmarkEnd w:id="8"/>
    </w:p>
    <w:p w14:paraId="37879D11" w14:textId="77777777" w:rsidR="00301751" w:rsidRDefault="00301751" w:rsidP="00301751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4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5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68A16353" w14:textId="77777777" w:rsidR="00301751" w:rsidRDefault="00301751" w:rsidP="00301751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126C524E" w14:textId="77777777" w:rsidR="00301751" w:rsidRDefault="00301751" w:rsidP="00301751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16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7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genannten Ausschlussgründe vorliegt / vorliegen, jedoch Selbstreinigungsmaßnahmen gemäß 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 bzw. Bescheinigungen zu den ergriffenen Maßnahmen habe ich / haben wir meinem / unserem Angebot beigefügt. </w:t>
      </w:r>
    </w:p>
    <w:p w14:paraId="609E2412" w14:textId="77777777" w:rsidR="00301751" w:rsidRDefault="00301751" w:rsidP="00301751">
      <w:pPr>
        <w:spacing w:before="180" w:after="4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2DDAA70C" w14:textId="77777777" w:rsidR="00301751" w:rsidRPr="0062143A" w:rsidRDefault="00301751" w:rsidP="00301751">
      <w:pPr>
        <w:spacing w:before="18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38474F67" w14:textId="77777777" w:rsidR="00301751" w:rsidRPr="0062143A" w:rsidRDefault="00301751" w:rsidP="00301751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19" w:history="1">
        <w:r w:rsidRPr="0062143A">
          <w:t>128 Abs. 1</w:t>
        </w:r>
      </w:hyperlink>
      <w:r w:rsidRPr="0062143A">
        <w:t xml:space="preserve"> GWB.</w:t>
      </w:r>
    </w:p>
    <w:p w14:paraId="22BDE64E" w14:textId="77777777" w:rsidR="00301751" w:rsidRDefault="00301751" w:rsidP="00301751">
      <w:pPr>
        <w:spacing w:before="80" w:after="72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p w14:paraId="6A39078A" w14:textId="77777777" w:rsidR="00301751" w:rsidRDefault="00301751" w:rsidP="00301751">
      <w:pPr>
        <w:rPr>
          <w:b/>
        </w:rPr>
      </w:pPr>
      <w:r>
        <w:rPr>
          <w:b/>
        </w:rPr>
        <w:br w:type="page"/>
      </w:r>
    </w:p>
    <w:bookmarkEnd w:id="7"/>
    <w:p w14:paraId="28E324BB" w14:textId="77777777" w:rsidR="00301751" w:rsidRPr="00090CB3" w:rsidRDefault="00301751" w:rsidP="00301751">
      <w:pPr>
        <w:pStyle w:val="berschrift1"/>
        <w:numPr>
          <w:ilvl w:val="0"/>
          <w:numId w:val="5"/>
        </w:numPr>
        <w:spacing w:after="180"/>
        <w:ind w:left="284" w:hanging="284"/>
        <w:jc w:val="both"/>
        <w:rPr>
          <w:sz w:val="26"/>
          <w:szCs w:val="26"/>
        </w:rPr>
      </w:pPr>
      <w:r w:rsidRPr="007B76E0">
        <w:rPr>
          <w:sz w:val="26"/>
          <w:szCs w:val="26"/>
        </w:rPr>
        <w:lastRenderedPageBreak/>
        <w:t xml:space="preserve">Eigenerklärung: </w:t>
      </w:r>
      <w:bookmarkStart w:id="9" w:name="_Hlk171596048"/>
      <w:r w:rsidRPr="007B76E0">
        <w:rPr>
          <w:sz w:val="26"/>
          <w:szCs w:val="26"/>
        </w:rPr>
        <w:t>Eintragung im Berufs- / Handelsregister</w:t>
      </w:r>
      <w:bookmarkEnd w:id="9"/>
    </w:p>
    <w:p w14:paraId="2D04ED7B" w14:textId="77777777" w:rsidR="00301751" w:rsidRDefault="00301751" w:rsidP="00301751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Pr="00BE6CFF">
        <w:t>Ich</w:t>
      </w:r>
      <w:r>
        <w:t xml:space="preserve"> </w:t>
      </w:r>
      <w:r w:rsidRPr="00BE6CFF">
        <w:t>/</w:t>
      </w:r>
      <w:r>
        <w:t xml:space="preserve"> </w:t>
      </w:r>
      <w:r w:rsidRPr="00BE6CFF">
        <w:t>wir erkläre(n), dass mein</w:t>
      </w:r>
      <w:r>
        <w:t xml:space="preserve"> </w:t>
      </w:r>
      <w:r w:rsidRPr="00BE6CFF">
        <w:t>/</w:t>
      </w:r>
      <w:r>
        <w:t xml:space="preserve"> </w:t>
      </w:r>
      <w:r w:rsidRPr="00BE6CFF">
        <w:t>unser Unternehmen aktuell und gültig im Berufs- oder Handelsregister (außerhalb von Deutschland in vergleichbaren Registern), eingetragen ist bzw. ein Antrag auf Eintragung gestellt wurde.</w:t>
      </w:r>
    </w:p>
    <w:p w14:paraId="31174F77" w14:textId="77777777" w:rsidR="00301751" w:rsidRDefault="00301751" w:rsidP="00301751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66506284" w14:textId="77777777" w:rsidR="00301751" w:rsidRDefault="00301751" w:rsidP="00301751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34E05D70" w14:textId="77777777" w:rsidR="00301751" w:rsidRDefault="00301751" w:rsidP="00301751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>
        <w:t>Ich bin / wir sind nicht im Berufs- / Handelsregister eingetragen, weil ich / wir hierzu nicht verpflichtet bzw. nicht eintragungsfähig bin / sind.</w:t>
      </w:r>
    </w:p>
    <w:p w14:paraId="1E6D525A" w14:textId="77777777" w:rsidR="00301751" w:rsidRPr="007B76E0" w:rsidRDefault="00301751" w:rsidP="00301751">
      <w:pPr>
        <w:pStyle w:val="berschrift1"/>
        <w:numPr>
          <w:ilvl w:val="0"/>
          <w:numId w:val="5"/>
        </w:numPr>
        <w:spacing w:after="180"/>
        <w:ind w:left="284" w:hanging="284"/>
        <w:jc w:val="both"/>
        <w:rPr>
          <w:sz w:val="26"/>
          <w:szCs w:val="26"/>
        </w:rPr>
      </w:pPr>
      <w:bookmarkStart w:id="10" w:name="_Toc440470140"/>
      <w:bookmarkStart w:id="11" w:name="_Toc503255183"/>
      <w:bookmarkStart w:id="12" w:name="_Hlk171073198"/>
      <w:r w:rsidRPr="007B76E0">
        <w:rPr>
          <w:sz w:val="26"/>
          <w:szCs w:val="26"/>
        </w:rPr>
        <w:t xml:space="preserve">Eigenerklärung: Übersicht </w:t>
      </w:r>
      <w:bookmarkEnd w:id="10"/>
      <w:bookmarkEnd w:id="11"/>
      <w:r w:rsidRPr="007B76E0">
        <w:rPr>
          <w:sz w:val="26"/>
          <w:szCs w:val="26"/>
        </w:rPr>
        <w:t>Unterauftragnehmer</w:t>
      </w:r>
    </w:p>
    <w:p w14:paraId="62FD172B" w14:textId="77777777" w:rsidR="00301751" w:rsidRDefault="00301751" w:rsidP="00301751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>
        <w:rPr>
          <w:bCs/>
        </w:rPr>
        <w:t>Nach derzeitigem Stand werde(n) ich/wir</w:t>
      </w:r>
      <w:r w:rsidRPr="009E79F9">
        <w:rPr>
          <w:bCs/>
        </w:rPr>
        <w:t xml:space="preserve"> für die Leistungserbringung nicht auf </w:t>
      </w:r>
      <w:r>
        <w:t>Unterauftragnehmer</w:t>
      </w:r>
      <w:r w:rsidRPr="009E79F9">
        <w:rPr>
          <w:bCs/>
        </w:rPr>
        <w:t xml:space="preserve"> zurückgreife</w:t>
      </w:r>
      <w:r>
        <w:rPr>
          <w:bCs/>
        </w:rPr>
        <w:t>n</w:t>
      </w:r>
      <w:r w:rsidRPr="009E79F9">
        <w:rPr>
          <w:bCs/>
        </w:rPr>
        <w:t>.</w:t>
      </w:r>
      <w:r>
        <w:rPr>
          <w:bCs/>
        </w:rPr>
        <w:t xml:space="preserve"> Änderungen werde(n) ich/wir dem AG unverzüglich mitteilen.</w:t>
      </w:r>
    </w:p>
    <w:p w14:paraId="226EA99C" w14:textId="77777777" w:rsidR="00301751" w:rsidRDefault="00301751" w:rsidP="00301751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>Es wird darauf hingewiesen, dass ein Unterauftragnehmer nicht nur ein selbstständiges von dem Bieter / der Bietergemeinschaft rechtlich verschiedenes Unternehmen sein kann, sondern hierunter auch ein (konzern-)verbundenes Unternehmen (Mutter- / Tochter- / Schwestergesellschaft) zu verstehen ist.</w:t>
      </w:r>
    </w:p>
    <w:p w14:paraId="0A6D891C" w14:textId="77777777" w:rsidR="00301751" w:rsidRPr="006C0087" w:rsidRDefault="00301751" w:rsidP="00301751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2731BCEF" w14:textId="77777777" w:rsidR="00301751" w:rsidRDefault="00301751" w:rsidP="00301751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>
        <w:t>Nach derzeitigem Stand</w:t>
      </w:r>
      <w:r w:rsidRPr="009E79F9">
        <w:t xml:space="preserve"> werde</w:t>
      </w:r>
      <w:r>
        <w:t>(n) ich/wir</w:t>
      </w:r>
      <w:r w:rsidRPr="009E79F9">
        <w:t xml:space="preserve"> </w:t>
      </w:r>
      <w:r>
        <w:t xml:space="preserve">die in </w:t>
      </w:r>
      <w:r w:rsidRPr="00D32489">
        <w:rPr>
          <w:b/>
          <w:bCs/>
        </w:rPr>
        <w:t>Anlage F. Erklärung U</w:t>
      </w:r>
      <w:r>
        <w:rPr>
          <w:b/>
          <w:bCs/>
        </w:rPr>
        <w:t>AN</w:t>
      </w:r>
      <w:r w:rsidRPr="009E79F9">
        <w:t xml:space="preserve"> aufgeführte</w:t>
      </w:r>
      <w:r>
        <w:t>n</w:t>
      </w:r>
      <w:r w:rsidRPr="009E79F9">
        <w:t xml:space="preserve"> Unternehmen als </w:t>
      </w:r>
      <w:r>
        <w:t>Unterauftragnehmer</w:t>
      </w:r>
      <w:r w:rsidRPr="009E79F9">
        <w:t xml:space="preserve"> für die Leistungserbringung einsetzen.</w:t>
      </w:r>
      <w:r>
        <w:t xml:space="preserve"> </w:t>
      </w:r>
      <w:r>
        <w:rPr>
          <w:bCs/>
        </w:rPr>
        <w:t>Änderungen werde(n) ich/wir dem AG unverzüglich mitteilen.</w:t>
      </w:r>
    </w:p>
    <w:p w14:paraId="3A29D46C" w14:textId="77777777" w:rsidR="00301751" w:rsidRDefault="00301751" w:rsidP="00301751">
      <w:pPr>
        <w:spacing w:before="180" w:after="180"/>
        <w:ind w:left="567" w:hanging="567"/>
        <w:jc w:val="both"/>
      </w:pPr>
      <w:r>
        <w:rPr>
          <w:bCs/>
        </w:rPr>
        <w:tab/>
      </w:r>
      <w:r>
        <w:t>Hinweis: Bei mehreren Unterauftragnehmern muss das Dokument F. jeweils von jedem einzelnen Unterauftragnehmer ausgefüllt werden. Zusätzlich muss jeder Unterauftragnehmer einen eigenen Eignungsbogen ausfüllen, vgl. die Ausfüllhilfe auf Seite 2 und 3 dieses Dokuments.</w:t>
      </w:r>
    </w:p>
    <w:p w14:paraId="71C70487" w14:textId="77777777" w:rsidR="00301751" w:rsidRDefault="00301751" w:rsidP="00301751">
      <w:r>
        <w:br w:type="page"/>
      </w:r>
    </w:p>
    <w:p w14:paraId="7B05B250" w14:textId="77777777" w:rsidR="00301751" w:rsidRPr="007B76E0" w:rsidRDefault="00301751" w:rsidP="00301751">
      <w:pPr>
        <w:pStyle w:val="berschrift1"/>
        <w:numPr>
          <w:ilvl w:val="0"/>
          <w:numId w:val="11"/>
        </w:numPr>
        <w:spacing w:after="180"/>
        <w:ind w:left="567" w:hanging="425"/>
        <w:jc w:val="both"/>
        <w:rPr>
          <w:sz w:val="26"/>
          <w:szCs w:val="26"/>
        </w:rPr>
      </w:pPr>
      <w:bookmarkStart w:id="13" w:name="_Toc440470134"/>
      <w:bookmarkStart w:id="14" w:name="_Toc503255185"/>
      <w:bookmarkEnd w:id="12"/>
      <w:r w:rsidRPr="007B76E0">
        <w:rPr>
          <w:sz w:val="26"/>
          <w:szCs w:val="26"/>
        </w:rPr>
        <w:lastRenderedPageBreak/>
        <w:t>Eigenerklärung: Betriebshaftpflicht</w:t>
      </w:r>
      <w:bookmarkEnd w:id="13"/>
      <w:r w:rsidRPr="007B76E0">
        <w:rPr>
          <w:sz w:val="26"/>
          <w:szCs w:val="26"/>
        </w:rPr>
        <w:t>versicherung</w:t>
      </w:r>
      <w:bookmarkEnd w:id="14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301751" w14:paraId="46E3A227" w14:textId="77777777" w:rsidTr="0078004A">
        <w:tc>
          <w:tcPr>
            <w:tcW w:w="9060" w:type="dxa"/>
            <w:shd w:val="clear" w:color="auto" w:fill="D9D9D9" w:themeFill="background1" w:themeFillShade="D9"/>
          </w:tcPr>
          <w:p w14:paraId="2496B042" w14:textId="77777777" w:rsidR="00301751" w:rsidRDefault="00301751" w:rsidP="0078004A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43F49DEE" w14:textId="77777777" w:rsidR="00301751" w:rsidRDefault="00301751" w:rsidP="0078004A">
            <w:pPr>
              <w:spacing w:before="180" w:after="180"/>
              <w:ind w:left="3432" w:hanging="3432"/>
              <w:jc w:val="both"/>
              <w:rPr>
                <w:rFonts w:cs="Arial"/>
                <w:b/>
                <w:lang w:eastAsia="de-DE"/>
              </w:rPr>
            </w:pPr>
            <w:r>
              <w:rPr>
                <w:b/>
              </w:rPr>
              <w:t>Personen- und 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  <w:p w14:paraId="1A5B9804" w14:textId="77777777" w:rsidR="00301751" w:rsidRPr="009E439A" w:rsidRDefault="00301751" w:rsidP="0078004A">
            <w:pPr>
              <w:spacing w:before="180" w:after="180"/>
              <w:ind w:left="3432" w:hanging="3432"/>
              <w:jc w:val="both"/>
            </w:pPr>
            <w:r w:rsidRPr="00BC1BFA">
              <w:t xml:space="preserve">(das entspricht einer Gesamtdeckung von </w:t>
            </w:r>
            <w:r>
              <w:t>6</w:t>
            </w:r>
            <w:r w:rsidRPr="00BC1BFA">
              <w:t>.000.000,00 Euro pro Jahr)</w:t>
            </w:r>
          </w:p>
        </w:tc>
      </w:tr>
    </w:tbl>
    <w:bookmarkStart w:id="15" w:name="_Hlk171073301"/>
    <w:bookmarkStart w:id="16" w:name="_Toc480449210"/>
    <w:bookmarkStart w:id="17" w:name="_Toc503255188"/>
    <w:p w14:paraId="25D07DB3" w14:textId="77777777" w:rsidR="00301751" w:rsidRDefault="00301751" w:rsidP="0030175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erkläre/ wir erklären, dass ich/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werde/ werden.</w:t>
      </w:r>
      <w:r w:rsidRPr="007B6CB6">
        <w:t xml:space="preserve"> </w:t>
      </w:r>
      <w:r>
        <w:t xml:space="preserve">Auf gesonderte Aufforderung des AG werde ich/ werden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</w:t>
      </w:r>
      <w:r w:rsidRPr="007B6CB6">
        <w:t xml:space="preserve"> vorlegen.</w:t>
      </w:r>
      <w:r>
        <w:t xml:space="preserve"> </w:t>
      </w:r>
    </w:p>
    <w:p w14:paraId="4A72F319" w14:textId="77777777" w:rsidR="00301751" w:rsidRDefault="00301751" w:rsidP="00301751">
      <w:pPr>
        <w:rPr>
          <w:rFonts w:eastAsiaTheme="majorEastAsia" w:cstheme="majorBidi"/>
          <w:b/>
          <w:bCs/>
          <w:sz w:val="26"/>
          <w:szCs w:val="26"/>
        </w:rPr>
      </w:pPr>
      <w:bookmarkStart w:id="18" w:name="_Hlk205813052"/>
      <w:bookmarkEnd w:id="15"/>
      <w:r>
        <w:rPr>
          <w:sz w:val="26"/>
          <w:szCs w:val="26"/>
        </w:rPr>
        <w:br w:type="page"/>
      </w:r>
    </w:p>
    <w:p w14:paraId="36E4F354" w14:textId="77777777" w:rsidR="00301751" w:rsidRPr="007B76E0" w:rsidRDefault="00301751" w:rsidP="00301751">
      <w:pPr>
        <w:pStyle w:val="berschrift1"/>
        <w:numPr>
          <w:ilvl w:val="0"/>
          <w:numId w:val="11"/>
        </w:numPr>
        <w:spacing w:after="180"/>
        <w:ind w:left="567" w:hanging="425"/>
        <w:jc w:val="both"/>
        <w:rPr>
          <w:sz w:val="26"/>
          <w:szCs w:val="26"/>
        </w:rPr>
      </w:pPr>
      <w:r w:rsidRPr="00ED3A76">
        <w:rPr>
          <w:sz w:val="26"/>
          <w:szCs w:val="26"/>
        </w:rPr>
        <w:lastRenderedPageBreak/>
        <w:t>Eigenerklärung</w:t>
      </w:r>
      <w:r w:rsidRPr="007B76E0">
        <w:rPr>
          <w:sz w:val="26"/>
          <w:szCs w:val="26"/>
        </w:rPr>
        <w:t xml:space="preserve"> zu Artikel 5k der Verordnung (EU) </w:t>
      </w:r>
      <w:bookmarkStart w:id="19" w:name="_Hlk205813754"/>
      <w:r w:rsidRPr="007B76E0">
        <w:rPr>
          <w:sz w:val="26"/>
          <w:szCs w:val="26"/>
        </w:rPr>
        <w:t>Nr. 833/2014 in der Fassung des Art. 1 Ziff. 23 der Verordnung (EU) 2022/576 des Rates vom 8. April 2022</w:t>
      </w:r>
    </w:p>
    <w:p w14:paraId="0857B0EA" w14:textId="77777777" w:rsidR="00301751" w:rsidRPr="0099178A" w:rsidRDefault="00301751" w:rsidP="00301751">
      <w:pPr>
        <w:ind w:left="567" w:hanging="567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rPr>
          <w:bCs/>
        </w:rPr>
        <w:tab/>
      </w:r>
      <w:r w:rsidRPr="0099178A">
        <w:t xml:space="preserve">Wir versichern, dass wir nicht zu den in </w:t>
      </w:r>
      <w:hyperlink r:id="rId20" w:history="1">
        <w:r w:rsidRPr="00381F52">
          <w:rPr>
            <w:rStyle w:val="Hyperlink"/>
          </w:rPr>
          <w:t>Artikel 5 k) Absatz 1 der Verordnung (EU) Nr. 833/2014 in der Fassung des Art. 1 Ziff. 23 der Verordnung (EU) 2022/576 des Rates vom 8. April 2022</w:t>
        </w:r>
      </w:hyperlink>
      <w:r w:rsidRPr="0099178A">
        <w:t xml:space="preserve"> über restriktive Maßnahmen angesichts der Handlungen Russlands, die die Lage in der Ukraine destabilisieren, genannten Personen oder Unternehmen, die einen Bezug zu Russland im Sinne der Vorschrift aufweisen, </w:t>
      </w:r>
    </w:p>
    <w:p w14:paraId="272ABADB" w14:textId="77777777" w:rsidR="00301751" w:rsidRPr="0099178A" w:rsidRDefault="00301751" w:rsidP="00301751">
      <w:pPr>
        <w:ind w:left="708"/>
      </w:pPr>
      <w:r w:rsidRPr="0099178A">
        <w:t>a) durch die russische Staatsangehörigkeit des Bewerbers/Bieters oder die Niederlassung des Bewerbers/Bieters in Russland,</w:t>
      </w:r>
    </w:p>
    <w:p w14:paraId="2D4F1FBA" w14:textId="77777777" w:rsidR="00301751" w:rsidRPr="0099178A" w:rsidRDefault="00301751" w:rsidP="00301751">
      <w:pPr>
        <w:ind w:left="708"/>
      </w:pPr>
      <w:r w:rsidRPr="0099178A">
        <w:t>b) durch die Beteiligung einer natürlichen Person oder eines Unternehmens, auf die eines der Kriterien nach Buchstabe a zutrifft, am Bewerber/Bieter über das Halten von Anteilen im Umfang von mehr als 50%,</w:t>
      </w:r>
    </w:p>
    <w:p w14:paraId="4F80F6F0" w14:textId="77777777" w:rsidR="00301751" w:rsidRDefault="00301751" w:rsidP="00301751">
      <w:pPr>
        <w:ind w:left="708"/>
      </w:pPr>
      <w:r w:rsidRPr="0099178A">
        <w:t>c) durch das Handeln der Bewerber/Bieter im Namen oder auf Anweisung von Personen oder Unternehmen, auf die die Kriterien der Buchstaben a und/oder b zutrifft, gehören.</w:t>
      </w:r>
    </w:p>
    <w:p w14:paraId="218E4342" w14:textId="77777777" w:rsidR="00301751" w:rsidRPr="00C33129" w:rsidRDefault="00301751" w:rsidP="00301751">
      <w:pPr>
        <w:ind w:left="708"/>
        <w:rPr>
          <w:b/>
          <w:bCs/>
        </w:rPr>
      </w:pPr>
      <w:r w:rsidRPr="00C33129">
        <w:rPr>
          <w:b/>
          <w:bCs/>
        </w:rPr>
        <w:t>U N D</w:t>
      </w:r>
      <w:r>
        <w:rPr>
          <w:b/>
          <w:bCs/>
        </w:rPr>
        <w:t xml:space="preserve"> </w:t>
      </w:r>
      <w:r w:rsidRPr="000A6C73">
        <w:t>(das nachfolgende 2. Kreuz ist auch zu setzen, sofern DERZEIT kein Einsatz geplant ist)</w:t>
      </w:r>
    </w:p>
    <w:p w14:paraId="69B70E4B" w14:textId="77777777" w:rsidR="00301751" w:rsidRDefault="00301751" w:rsidP="00301751">
      <w:pPr>
        <w:ind w:left="705" w:hanging="705"/>
      </w:pPr>
      <w:r w:rsidRPr="005D2326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D2326">
        <w:rPr>
          <w:bCs/>
        </w:rPr>
        <w:instrText xml:space="preserve"> FORMCHECKBOX </w:instrText>
      </w:r>
      <w:r w:rsidRPr="005D2326">
        <w:rPr>
          <w:bCs/>
        </w:rPr>
      </w:r>
      <w:r w:rsidRPr="005D2326">
        <w:rPr>
          <w:bCs/>
        </w:rPr>
        <w:fldChar w:fldCharType="separate"/>
      </w:r>
      <w:r w:rsidRPr="005D2326">
        <w:rPr>
          <w:bCs/>
        </w:rPr>
        <w:fldChar w:fldCharType="end"/>
      </w:r>
      <w:r>
        <w:tab/>
        <w:t>Wir versichern, dass d</w:t>
      </w:r>
      <w:r w:rsidRPr="0099178A">
        <w:t>ie</w:t>
      </w:r>
      <w:r>
        <w:t xml:space="preserve"> (ggf. zukünftig)</w:t>
      </w:r>
      <w:r w:rsidRPr="0099178A">
        <w:t xml:space="preserve"> am Auftrag als Unterauftragnehmer, Lieferanten oder Unternehmen, deren Kapazitäten im Zusammenhang mit der Erbringung des Eignungsnachweises in Anspruch genommen werden, beteiligten Unternehmen, auf die mehr als 10 % des Auftragswerts entfällt, ebenfalls nicht zu dem in der Vorschrift genannten Personenkreis mit einem Bezug zu Russland im Sinne der Vorschrift</w:t>
      </w:r>
      <w:r>
        <w:t xml:space="preserve"> gehören und wir dies auch während der gesamten Vertragslaufzeit sicherstellen</w:t>
      </w:r>
      <w:r w:rsidRPr="0099178A">
        <w:t>.</w:t>
      </w:r>
    </w:p>
    <w:p w14:paraId="2EAC52DA" w14:textId="77777777" w:rsidR="00301751" w:rsidRDefault="00301751" w:rsidP="00301751">
      <w:pPr>
        <w:rPr>
          <w:b/>
          <w:bCs/>
        </w:rPr>
      </w:pPr>
      <w:r w:rsidRPr="00CF0D33">
        <w:rPr>
          <w:b/>
          <w:bCs/>
        </w:rPr>
        <w:t>Wir sind uns darüber bewusst, dass die vorgenannten Erklärungen überprüft werden können und falls dagegen verstoßen wird, der Ausschluss aus dem Verfahren erfolgt.</w:t>
      </w:r>
    </w:p>
    <w:p w14:paraId="72233339" w14:textId="77777777" w:rsidR="00301751" w:rsidRPr="00B77674" w:rsidRDefault="00301751" w:rsidP="00301751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bookmarkStart w:id="20" w:name="_Hlk171073394"/>
      <w:bookmarkStart w:id="21" w:name="_Hlk137726348"/>
      <w:bookmarkEnd w:id="16"/>
      <w:bookmarkEnd w:id="17"/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  <w:bookmarkEnd w:id="0"/>
      <w:bookmarkEnd w:id="18"/>
      <w:bookmarkEnd w:id="19"/>
      <w:bookmarkEnd w:id="20"/>
      <w:bookmarkEnd w:id="21"/>
    </w:p>
    <w:sectPr w:rsidR="00301751" w:rsidRPr="00B77674" w:rsidSect="00212BD3">
      <w:headerReference w:type="default" r:id="rId21"/>
      <w:footerReference w:type="default" r:id="rId22"/>
      <w:headerReference w:type="first" r:id="rId23"/>
      <w:footerReference w:type="first" r:id="rId24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53FB3" w14:textId="77777777" w:rsidR="005A266F" w:rsidRDefault="005A266F" w:rsidP="003D338A">
      <w:pPr>
        <w:spacing w:after="0"/>
      </w:pPr>
      <w:r>
        <w:separator/>
      </w:r>
    </w:p>
  </w:endnote>
  <w:endnote w:type="continuationSeparator" w:id="0">
    <w:p w14:paraId="718E869E" w14:textId="77777777" w:rsidR="005A266F" w:rsidRDefault="005A266F" w:rsidP="003D338A">
      <w:pPr>
        <w:spacing w:after="0"/>
      </w:pPr>
      <w:r>
        <w:continuationSeparator/>
      </w:r>
    </w:p>
  </w:endnote>
  <w:endnote w:type="continuationNotice" w:id="1">
    <w:p w14:paraId="446FFAE6" w14:textId="77777777" w:rsidR="005A266F" w:rsidRDefault="005A2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8FAFC" w14:textId="77777777" w:rsidR="005A266F" w:rsidRDefault="005A266F" w:rsidP="003D338A">
      <w:pPr>
        <w:spacing w:after="0"/>
      </w:pPr>
      <w:r>
        <w:separator/>
      </w:r>
    </w:p>
  </w:footnote>
  <w:footnote w:type="continuationSeparator" w:id="0">
    <w:p w14:paraId="61AC4003" w14:textId="77777777" w:rsidR="005A266F" w:rsidRDefault="005A266F" w:rsidP="003D338A">
      <w:pPr>
        <w:spacing w:after="0"/>
      </w:pPr>
      <w:r>
        <w:continuationSeparator/>
      </w:r>
    </w:p>
  </w:footnote>
  <w:footnote w:type="continuationNotice" w:id="1">
    <w:p w14:paraId="03FC35F0" w14:textId="77777777" w:rsidR="005A266F" w:rsidRDefault="005A26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E29C2" w14:textId="77777777" w:rsidR="00D01117" w:rsidRDefault="007E3A62" w:rsidP="004B7EEE">
    <w:pPr>
      <w:pBdr>
        <w:bottom w:val="single" w:sz="8" w:space="5" w:color="004994"/>
      </w:pBdr>
      <w:spacing w:after="300"/>
      <w:contextualSpacing/>
      <w:rPr>
        <w:rFonts w:eastAsia="Times New Roman" w:cs="Arial"/>
        <w:color w:val="004994"/>
        <w:spacing w:val="5"/>
        <w:kern w:val="28"/>
      </w:rPr>
    </w:pPr>
    <w:r>
      <w:rPr>
        <w:rFonts w:eastAsia="Times New Roman" w:cs="Arial"/>
        <w:color w:val="004994"/>
        <w:spacing w:val="5"/>
        <w:kern w:val="28"/>
      </w:rPr>
      <w:t>Vorhaben:</w:t>
    </w: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4533E87E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133581512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7F2C">
      <w:rPr>
        <w:rFonts w:eastAsia="Times New Roman" w:cs="Arial"/>
        <w:color w:val="004994"/>
        <w:spacing w:val="5"/>
        <w:kern w:val="28"/>
      </w:rPr>
      <w:t xml:space="preserve"> </w:t>
    </w:r>
    <w:r w:rsidR="006E43B2" w:rsidRPr="006E43B2">
      <w:rPr>
        <w:rFonts w:eastAsia="Times New Roman" w:cs="Arial"/>
        <w:color w:val="004994"/>
        <w:spacing w:val="5"/>
        <w:kern w:val="28"/>
      </w:rPr>
      <w:t>Wartung von Laborgeräten, Los°8</w:t>
    </w:r>
    <w:r w:rsidR="00D01117">
      <w:rPr>
        <w:rFonts w:eastAsia="Times New Roman" w:cs="Arial"/>
        <w:color w:val="004994"/>
        <w:spacing w:val="5"/>
        <w:kern w:val="28"/>
      </w:rPr>
      <w:t>a</w:t>
    </w:r>
    <w:r w:rsidR="006E43B2" w:rsidRPr="006E43B2">
      <w:rPr>
        <w:rFonts w:eastAsia="Times New Roman" w:cs="Arial"/>
        <w:color w:val="004994"/>
        <w:spacing w:val="5"/>
        <w:kern w:val="28"/>
      </w:rPr>
      <w:t xml:space="preserve"> </w:t>
    </w:r>
    <w:r w:rsidR="006E43B2">
      <w:rPr>
        <w:rFonts w:eastAsia="Times New Roman" w:cs="Arial"/>
        <w:color w:val="004994"/>
        <w:spacing w:val="5"/>
        <w:kern w:val="28"/>
      </w:rPr>
      <w:t>–</w:t>
    </w:r>
    <w:r w:rsidR="006E43B2" w:rsidRPr="006E43B2">
      <w:rPr>
        <w:rFonts w:eastAsia="Times New Roman" w:cs="Arial"/>
        <w:color w:val="004994"/>
        <w:spacing w:val="5"/>
        <w:kern w:val="28"/>
      </w:rPr>
      <w:t xml:space="preserve"> Photometer</w:t>
    </w:r>
    <w:r w:rsidR="006E43B2">
      <w:rPr>
        <w:rFonts w:eastAsia="Times New Roman" w:cs="Arial"/>
        <w:color w:val="004994"/>
        <w:spacing w:val="5"/>
        <w:kern w:val="28"/>
      </w:rPr>
      <w:t xml:space="preserve"> </w:t>
    </w:r>
    <w:r>
      <w:rPr>
        <w:rFonts w:eastAsia="Times New Roman" w:cs="Arial"/>
        <w:color w:val="004994"/>
        <w:spacing w:val="5"/>
        <w:kern w:val="28"/>
      </w:rPr>
      <w:t>(</w:t>
    </w:r>
    <w:r w:rsidR="00FC0A21" w:rsidRPr="00FC0A21">
      <w:rPr>
        <w:rFonts w:eastAsia="Times New Roman" w:cs="Arial"/>
        <w:color w:val="004994"/>
        <w:spacing w:val="5"/>
        <w:kern w:val="28"/>
      </w:rPr>
      <w:t>25_EU_019_</w:t>
    </w:r>
    <w:r w:rsidR="006E43B2">
      <w:rPr>
        <w:rFonts w:eastAsia="Times New Roman" w:cs="Arial"/>
        <w:color w:val="004994"/>
        <w:spacing w:val="5"/>
        <w:kern w:val="28"/>
      </w:rPr>
      <w:t>8</w:t>
    </w:r>
    <w:r w:rsidR="00D01117">
      <w:rPr>
        <w:rFonts w:eastAsia="Times New Roman" w:cs="Arial"/>
        <w:color w:val="004994"/>
        <w:spacing w:val="5"/>
        <w:kern w:val="28"/>
      </w:rPr>
      <w:t>a</w:t>
    </w:r>
    <w:r>
      <w:rPr>
        <w:rFonts w:eastAsia="Times New Roman" w:cs="Arial"/>
        <w:color w:val="004994"/>
        <w:spacing w:val="5"/>
        <w:kern w:val="28"/>
      </w:rPr>
      <w:t>),</w:t>
    </w:r>
  </w:p>
  <w:p w14:paraId="38309EF7" w14:textId="3F7FE3AD" w:rsidR="007E3A62" w:rsidRDefault="007E3A62" w:rsidP="004B7EEE">
    <w:pPr>
      <w:pBdr>
        <w:bottom w:val="single" w:sz="8" w:space="5" w:color="004994"/>
      </w:pBdr>
      <w:spacing w:after="300"/>
      <w:contextualSpacing/>
    </w:pPr>
    <w:r>
      <w:rPr>
        <w:rFonts w:eastAsia="Times New Roman" w:cs="Arial"/>
        <w:color w:val="004994"/>
        <w:spacing w:val="5"/>
        <w:kern w:val="28"/>
      </w:rPr>
      <w:t>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352394840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8B8CEBB2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C4E665D"/>
    <w:multiLevelType w:val="hybridMultilevel"/>
    <w:tmpl w:val="C3EA6DD2"/>
    <w:numStyleLink w:val="ImportierterStil2"/>
  </w:abstractNum>
  <w:abstractNum w:abstractNumId="6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9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3782C"/>
    <w:multiLevelType w:val="multilevel"/>
    <w:tmpl w:val="C15C7846"/>
    <w:numStyleLink w:val="ListeDGUVAufz"/>
  </w:abstractNum>
  <w:abstractNum w:abstractNumId="12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3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290CD0"/>
    <w:multiLevelType w:val="hybridMultilevel"/>
    <w:tmpl w:val="B734CCE0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17"/>
  </w:num>
  <w:num w:numId="2" w16cid:durableId="1129739798">
    <w:abstractNumId w:val="11"/>
  </w:num>
  <w:num w:numId="3" w16cid:durableId="1619946175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  <w:b/>
          <w:bCs/>
        </w:rPr>
      </w:lvl>
    </w:lvlOverride>
  </w:num>
  <w:num w:numId="4" w16cid:durableId="434204711">
    <w:abstractNumId w:val="8"/>
  </w:num>
  <w:num w:numId="5" w16cid:durableId="130439814">
    <w:abstractNumId w:val="4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0"/>
  </w:num>
  <w:num w:numId="7" w16cid:durableId="1515219565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2"/>
  </w:num>
  <w:num w:numId="9" w16cid:durableId="574705242">
    <w:abstractNumId w:val="4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4"/>
  </w:num>
  <w:num w:numId="11" w16cid:durableId="632567448">
    <w:abstractNumId w:val="4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3"/>
  </w:num>
  <w:num w:numId="13" w16cid:durableId="552622856">
    <w:abstractNumId w:val="13"/>
  </w:num>
  <w:num w:numId="14" w16cid:durableId="455411085">
    <w:abstractNumId w:val="6"/>
  </w:num>
  <w:num w:numId="15" w16cid:durableId="636377026">
    <w:abstractNumId w:val="5"/>
  </w:num>
  <w:num w:numId="16" w16cid:durableId="987243957">
    <w:abstractNumId w:val="9"/>
  </w:num>
  <w:num w:numId="17" w16cid:durableId="2057853708">
    <w:abstractNumId w:val="0"/>
  </w:num>
  <w:num w:numId="18" w16cid:durableId="424618290">
    <w:abstractNumId w:val="12"/>
  </w:num>
  <w:num w:numId="19" w16cid:durableId="69889119">
    <w:abstractNumId w:val="16"/>
  </w:num>
  <w:num w:numId="20" w16cid:durableId="914365472">
    <w:abstractNumId w:val="1"/>
  </w:num>
  <w:num w:numId="21" w16cid:durableId="471025340">
    <w:abstractNumId w:val="7"/>
  </w:num>
  <w:num w:numId="22" w16cid:durableId="1212886485">
    <w:abstractNumId w:val="4"/>
  </w:num>
  <w:num w:numId="23" w16cid:durableId="337076551">
    <w:abstractNumId w:val="4"/>
  </w:num>
  <w:num w:numId="24" w16cid:durableId="1184127871">
    <w:abstractNumId w:val="4"/>
  </w:num>
  <w:num w:numId="25" w16cid:durableId="1006905197">
    <w:abstractNumId w:val="14"/>
  </w:num>
  <w:num w:numId="26" w16cid:durableId="14372838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O9NMa6E7MBSGBC3fUh1x1U7WdiLosYeYG29RNEtw9Iun7reB2RVntvmXvOSSAu0pZ+QhA4243qoovGCawzDbpg==" w:salt="mNHCpb3ETMI7n2FB0XbEP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4E4"/>
    <w:rsid w:val="0000484B"/>
    <w:rsid w:val="00015BB3"/>
    <w:rsid w:val="000252EF"/>
    <w:rsid w:val="00025A30"/>
    <w:rsid w:val="00030355"/>
    <w:rsid w:val="0003202B"/>
    <w:rsid w:val="0003270A"/>
    <w:rsid w:val="000500AD"/>
    <w:rsid w:val="0005180B"/>
    <w:rsid w:val="000710A2"/>
    <w:rsid w:val="00073B65"/>
    <w:rsid w:val="00077BFD"/>
    <w:rsid w:val="000827AC"/>
    <w:rsid w:val="00085E2B"/>
    <w:rsid w:val="00092C81"/>
    <w:rsid w:val="000935B0"/>
    <w:rsid w:val="00096756"/>
    <w:rsid w:val="000A1058"/>
    <w:rsid w:val="000A2EA4"/>
    <w:rsid w:val="000A59E8"/>
    <w:rsid w:val="000B27A7"/>
    <w:rsid w:val="000C2B28"/>
    <w:rsid w:val="000C6016"/>
    <w:rsid w:val="000C6530"/>
    <w:rsid w:val="000E4E59"/>
    <w:rsid w:val="000F15A3"/>
    <w:rsid w:val="001009E6"/>
    <w:rsid w:val="0010107F"/>
    <w:rsid w:val="00104E37"/>
    <w:rsid w:val="00107499"/>
    <w:rsid w:val="00111623"/>
    <w:rsid w:val="0012423A"/>
    <w:rsid w:val="00141579"/>
    <w:rsid w:val="001460E0"/>
    <w:rsid w:val="001504F3"/>
    <w:rsid w:val="00153B86"/>
    <w:rsid w:val="001577AF"/>
    <w:rsid w:val="001619DE"/>
    <w:rsid w:val="00165404"/>
    <w:rsid w:val="0017523B"/>
    <w:rsid w:val="00181C75"/>
    <w:rsid w:val="001900BD"/>
    <w:rsid w:val="00192A65"/>
    <w:rsid w:val="001954FB"/>
    <w:rsid w:val="00197269"/>
    <w:rsid w:val="001B2D08"/>
    <w:rsid w:val="001D0DC2"/>
    <w:rsid w:val="001D75AE"/>
    <w:rsid w:val="001E50E0"/>
    <w:rsid w:val="001E7BF5"/>
    <w:rsid w:val="001F623E"/>
    <w:rsid w:val="001F6DCA"/>
    <w:rsid w:val="00200878"/>
    <w:rsid w:val="0020394C"/>
    <w:rsid w:val="00212BD3"/>
    <w:rsid w:val="00213ADD"/>
    <w:rsid w:val="002348FB"/>
    <w:rsid w:val="0025726C"/>
    <w:rsid w:val="00262E1D"/>
    <w:rsid w:val="002731AB"/>
    <w:rsid w:val="00275037"/>
    <w:rsid w:val="002805DC"/>
    <w:rsid w:val="002846AB"/>
    <w:rsid w:val="0028538D"/>
    <w:rsid w:val="0029200A"/>
    <w:rsid w:val="00296797"/>
    <w:rsid w:val="002A00C2"/>
    <w:rsid w:val="002B1CF5"/>
    <w:rsid w:val="002B44B9"/>
    <w:rsid w:val="002C08AC"/>
    <w:rsid w:val="002C08B1"/>
    <w:rsid w:val="002C5813"/>
    <w:rsid w:val="002D4206"/>
    <w:rsid w:val="002D78B2"/>
    <w:rsid w:val="002E18FB"/>
    <w:rsid w:val="002E2B59"/>
    <w:rsid w:val="002E7470"/>
    <w:rsid w:val="002F7388"/>
    <w:rsid w:val="00301751"/>
    <w:rsid w:val="00316F41"/>
    <w:rsid w:val="00317C62"/>
    <w:rsid w:val="003204AF"/>
    <w:rsid w:val="00325397"/>
    <w:rsid w:val="003552F0"/>
    <w:rsid w:val="00361D67"/>
    <w:rsid w:val="00382363"/>
    <w:rsid w:val="00382C37"/>
    <w:rsid w:val="0039359D"/>
    <w:rsid w:val="00394925"/>
    <w:rsid w:val="003961B3"/>
    <w:rsid w:val="003A43FE"/>
    <w:rsid w:val="003B329D"/>
    <w:rsid w:val="003C2FED"/>
    <w:rsid w:val="003D338A"/>
    <w:rsid w:val="003D6BE9"/>
    <w:rsid w:val="003F1DCD"/>
    <w:rsid w:val="003F3651"/>
    <w:rsid w:val="003F5C5D"/>
    <w:rsid w:val="00405FBD"/>
    <w:rsid w:val="00414687"/>
    <w:rsid w:val="004216A1"/>
    <w:rsid w:val="0042712D"/>
    <w:rsid w:val="004302AC"/>
    <w:rsid w:val="0043354C"/>
    <w:rsid w:val="004339E7"/>
    <w:rsid w:val="00440CD1"/>
    <w:rsid w:val="004417B3"/>
    <w:rsid w:val="004514EC"/>
    <w:rsid w:val="00451AE4"/>
    <w:rsid w:val="00455541"/>
    <w:rsid w:val="004567A9"/>
    <w:rsid w:val="004702BE"/>
    <w:rsid w:val="00473DB2"/>
    <w:rsid w:val="00481BBF"/>
    <w:rsid w:val="00483693"/>
    <w:rsid w:val="00486B3C"/>
    <w:rsid w:val="00495DA5"/>
    <w:rsid w:val="004A76F6"/>
    <w:rsid w:val="004B0B9D"/>
    <w:rsid w:val="004B215F"/>
    <w:rsid w:val="004B7EEE"/>
    <w:rsid w:val="004C0AD3"/>
    <w:rsid w:val="004C1F9F"/>
    <w:rsid w:val="004C2441"/>
    <w:rsid w:val="004C4FC2"/>
    <w:rsid w:val="004D6EFE"/>
    <w:rsid w:val="004E49C4"/>
    <w:rsid w:val="004E5B38"/>
    <w:rsid w:val="004F2D9C"/>
    <w:rsid w:val="00507BB9"/>
    <w:rsid w:val="00507EF2"/>
    <w:rsid w:val="005116C4"/>
    <w:rsid w:val="00521069"/>
    <w:rsid w:val="00522ADA"/>
    <w:rsid w:val="00523996"/>
    <w:rsid w:val="00523A82"/>
    <w:rsid w:val="00524C2A"/>
    <w:rsid w:val="00526EE5"/>
    <w:rsid w:val="00530B79"/>
    <w:rsid w:val="00533A0E"/>
    <w:rsid w:val="00535CC0"/>
    <w:rsid w:val="00540BA4"/>
    <w:rsid w:val="00540F98"/>
    <w:rsid w:val="00541279"/>
    <w:rsid w:val="005415F4"/>
    <w:rsid w:val="00551928"/>
    <w:rsid w:val="00553B4E"/>
    <w:rsid w:val="00556213"/>
    <w:rsid w:val="005608E4"/>
    <w:rsid w:val="00561121"/>
    <w:rsid w:val="00576DD0"/>
    <w:rsid w:val="00586201"/>
    <w:rsid w:val="00591FCE"/>
    <w:rsid w:val="0059552E"/>
    <w:rsid w:val="00595A58"/>
    <w:rsid w:val="0059644F"/>
    <w:rsid w:val="00596520"/>
    <w:rsid w:val="00597A93"/>
    <w:rsid w:val="005A266F"/>
    <w:rsid w:val="005A3B64"/>
    <w:rsid w:val="005B32B2"/>
    <w:rsid w:val="005C27B6"/>
    <w:rsid w:val="005D681D"/>
    <w:rsid w:val="005D73F4"/>
    <w:rsid w:val="005D7EB9"/>
    <w:rsid w:val="005E1475"/>
    <w:rsid w:val="005E6651"/>
    <w:rsid w:val="005F5328"/>
    <w:rsid w:val="00606A51"/>
    <w:rsid w:val="00615716"/>
    <w:rsid w:val="00615ACB"/>
    <w:rsid w:val="0062143A"/>
    <w:rsid w:val="00630370"/>
    <w:rsid w:val="00632745"/>
    <w:rsid w:val="00633621"/>
    <w:rsid w:val="00635849"/>
    <w:rsid w:val="00641BC6"/>
    <w:rsid w:val="00643A50"/>
    <w:rsid w:val="00644408"/>
    <w:rsid w:val="00644B8A"/>
    <w:rsid w:val="00645764"/>
    <w:rsid w:val="00645EC0"/>
    <w:rsid w:val="0064646F"/>
    <w:rsid w:val="006471EF"/>
    <w:rsid w:val="0064724E"/>
    <w:rsid w:val="006533D1"/>
    <w:rsid w:val="006535C8"/>
    <w:rsid w:val="00660679"/>
    <w:rsid w:val="00673736"/>
    <w:rsid w:val="006761BA"/>
    <w:rsid w:val="00676831"/>
    <w:rsid w:val="00685C07"/>
    <w:rsid w:val="00690ACA"/>
    <w:rsid w:val="00695F59"/>
    <w:rsid w:val="006A02E2"/>
    <w:rsid w:val="006B255D"/>
    <w:rsid w:val="006B61F9"/>
    <w:rsid w:val="006B6642"/>
    <w:rsid w:val="006C0087"/>
    <w:rsid w:val="006C395E"/>
    <w:rsid w:val="006D3695"/>
    <w:rsid w:val="006D6888"/>
    <w:rsid w:val="006E43B2"/>
    <w:rsid w:val="006E5882"/>
    <w:rsid w:val="0070255E"/>
    <w:rsid w:val="0070607C"/>
    <w:rsid w:val="007146EC"/>
    <w:rsid w:val="007161B9"/>
    <w:rsid w:val="00716EAF"/>
    <w:rsid w:val="007325DB"/>
    <w:rsid w:val="00735C84"/>
    <w:rsid w:val="0074234A"/>
    <w:rsid w:val="00743BA7"/>
    <w:rsid w:val="00752A2D"/>
    <w:rsid w:val="007544BF"/>
    <w:rsid w:val="00766551"/>
    <w:rsid w:val="0077106C"/>
    <w:rsid w:val="00772BCF"/>
    <w:rsid w:val="00785A72"/>
    <w:rsid w:val="007862F6"/>
    <w:rsid w:val="0079167A"/>
    <w:rsid w:val="007A3A0B"/>
    <w:rsid w:val="007A45C5"/>
    <w:rsid w:val="007A555D"/>
    <w:rsid w:val="007A7F41"/>
    <w:rsid w:val="007B0473"/>
    <w:rsid w:val="007B5814"/>
    <w:rsid w:val="007B76E0"/>
    <w:rsid w:val="007C0253"/>
    <w:rsid w:val="007D002F"/>
    <w:rsid w:val="007D0A5E"/>
    <w:rsid w:val="007D500B"/>
    <w:rsid w:val="007E3A62"/>
    <w:rsid w:val="007F0311"/>
    <w:rsid w:val="007F5055"/>
    <w:rsid w:val="0080646E"/>
    <w:rsid w:val="00807AF0"/>
    <w:rsid w:val="00816B69"/>
    <w:rsid w:val="008235BB"/>
    <w:rsid w:val="00823FB4"/>
    <w:rsid w:val="00832447"/>
    <w:rsid w:val="00832851"/>
    <w:rsid w:val="00840B04"/>
    <w:rsid w:val="00841BA7"/>
    <w:rsid w:val="00845118"/>
    <w:rsid w:val="00855C8A"/>
    <w:rsid w:val="00857536"/>
    <w:rsid w:val="00861C1C"/>
    <w:rsid w:val="00862AAB"/>
    <w:rsid w:val="008636BF"/>
    <w:rsid w:val="00863790"/>
    <w:rsid w:val="00863C8D"/>
    <w:rsid w:val="008657F9"/>
    <w:rsid w:val="00871BBF"/>
    <w:rsid w:val="00872C2A"/>
    <w:rsid w:val="008769FD"/>
    <w:rsid w:val="00881A0E"/>
    <w:rsid w:val="00885866"/>
    <w:rsid w:val="00891FE7"/>
    <w:rsid w:val="00892F44"/>
    <w:rsid w:val="008A775B"/>
    <w:rsid w:val="008B59D3"/>
    <w:rsid w:val="008C0207"/>
    <w:rsid w:val="008C7949"/>
    <w:rsid w:val="008D2E15"/>
    <w:rsid w:val="008D362E"/>
    <w:rsid w:val="008D6611"/>
    <w:rsid w:val="008E5422"/>
    <w:rsid w:val="008E7A0C"/>
    <w:rsid w:val="008F2146"/>
    <w:rsid w:val="00904169"/>
    <w:rsid w:val="00907C58"/>
    <w:rsid w:val="00912602"/>
    <w:rsid w:val="00914175"/>
    <w:rsid w:val="00921EE0"/>
    <w:rsid w:val="009345FF"/>
    <w:rsid w:val="00941BEF"/>
    <w:rsid w:val="0094411B"/>
    <w:rsid w:val="00954BEE"/>
    <w:rsid w:val="009662FF"/>
    <w:rsid w:val="00966B74"/>
    <w:rsid w:val="00973126"/>
    <w:rsid w:val="00981222"/>
    <w:rsid w:val="009B3930"/>
    <w:rsid w:val="009B4D2B"/>
    <w:rsid w:val="009C6741"/>
    <w:rsid w:val="009C7802"/>
    <w:rsid w:val="009D1715"/>
    <w:rsid w:val="009D5A5A"/>
    <w:rsid w:val="009E439A"/>
    <w:rsid w:val="009E79F9"/>
    <w:rsid w:val="009E7CDE"/>
    <w:rsid w:val="009F13BB"/>
    <w:rsid w:val="009F187C"/>
    <w:rsid w:val="009F617B"/>
    <w:rsid w:val="009F7466"/>
    <w:rsid w:val="00A04CBC"/>
    <w:rsid w:val="00A1784A"/>
    <w:rsid w:val="00A32E5E"/>
    <w:rsid w:val="00A41756"/>
    <w:rsid w:val="00A45A78"/>
    <w:rsid w:val="00A45B00"/>
    <w:rsid w:val="00A45D2C"/>
    <w:rsid w:val="00A4743F"/>
    <w:rsid w:val="00A52C24"/>
    <w:rsid w:val="00A62856"/>
    <w:rsid w:val="00A632C0"/>
    <w:rsid w:val="00A642ED"/>
    <w:rsid w:val="00A70A7D"/>
    <w:rsid w:val="00A72799"/>
    <w:rsid w:val="00A73351"/>
    <w:rsid w:val="00A73469"/>
    <w:rsid w:val="00A801C1"/>
    <w:rsid w:val="00A812FA"/>
    <w:rsid w:val="00A84570"/>
    <w:rsid w:val="00A87F8D"/>
    <w:rsid w:val="00AA1EAC"/>
    <w:rsid w:val="00AB4F33"/>
    <w:rsid w:val="00AB5082"/>
    <w:rsid w:val="00AC109B"/>
    <w:rsid w:val="00AD1E83"/>
    <w:rsid w:val="00AD2E9D"/>
    <w:rsid w:val="00AD40C3"/>
    <w:rsid w:val="00AD6A9B"/>
    <w:rsid w:val="00AE4F4C"/>
    <w:rsid w:val="00AE6C75"/>
    <w:rsid w:val="00B05C02"/>
    <w:rsid w:val="00B14076"/>
    <w:rsid w:val="00B15F99"/>
    <w:rsid w:val="00B22BBF"/>
    <w:rsid w:val="00B23242"/>
    <w:rsid w:val="00B24A36"/>
    <w:rsid w:val="00B2551E"/>
    <w:rsid w:val="00B31BCB"/>
    <w:rsid w:val="00B339A9"/>
    <w:rsid w:val="00B47602"/>
    <w:rsid w:val="00B50D13"/>
    <w:rsid w:val="00B525FB"/>
    <w:rsid w:val="00B54149"/>
    <w:rsid w:val="00B551C8"/>
    <w:rsid w:val="00B57E5B"/>
    <w:rsid w:val="00B61388"/>
    <w:rsid w:val="00B63F55"/>
    <w:rsid w:val="00B702A8"/>
    <w:rsid w:val="00B741AB"/>
    <w:rsid w:val="00B83A18"/>
    <w:rsid w:val="00B848B1"/>
    <w:rsid w:val="00BA19BF"/>
    <w:rsid w:val="00BA2F8C"/>
    <w:rsid w:val="00BB3803"/>
    <w:rsid w:val="00BB755A"/>
    <w:rsid w:val="00BB75FE"/>
    <w:rsid w:val="00BC106D"/>
    <w:rsid w:val="00BC1BFA"/>
    <w:rsid w:val="00BD1794"/>
    <w:rsid w:val="00BD590A"/>
    <w:rsid w:val="00BE0999"/>
    <w:rsid w:val="00BE2398"/>
    <w:rsid w:val="00BE6CFF"/>
    <w:rsid w:val="00BE77CA"/>
    <w:rsid w:val="00BF357C"/>
    <w:rsid w:val="00BF3F9C"/>
    <w:rsid w:val="00BF697F"/>
    <w:rsid w:val="00BF7F05"/>
    <w:rsid w:val="00C0058A"/>
    <w:rsid w:val="00C019F8"/>
    <w:rsid w:val="00C06367"/>
    <w:rsid w:val="00C06AC6"/>
    <w:rsid w:val="00C07C45"/>
    <w:rsid w:val="00C142FD"/>
    <w:rsid w:val="00C14F2B"/>
    <w:rsid w:val="00C26881"/>
    <w:rsid w:val="00C27553"/>
    <w:rsid w:val="00C32CB9"/>
    <w:rsid w:val="00C35B14"/>
    <w:rsid w:val="00C40085"/>
    <w:rsid w:val="00C46DA8"/>
    <w:rsid w:val="00C53F38"/>
    <w:rsid w:val="00C5411B"/>
    <w:rsid w:val="00C56688"/>
    <w:rsid w:val="00C66BF4"/>
    <w:rsid w:val="00C71233"/>
    <w:rsid w:val="00C736DF"/>
    <w:rsid w:val="00C737DE"/>
    <w:rsid w:val="00C92B38"/>
    <w:rsid w:val="00CA6F11"/>
    <w:rsid w:val="00CB06A1"/>
    <w:rsid w:val="00CB3606"/>
    <w:rsid w:val="00CB6408"/>
    <w:rsid w:val="00CC21BF"/>
    <w:rsid w:val="00CC2B6B"/>
    <w:rsid w:val="00CC557F"/>
    <w:rsid w:val="00CD31F0"/>
    <w:rsid w:val="00CD4C1D"/>
    <w:rsid w:val="00CE0020"/>
    <w:rsid w:val="00CF1288"/>
    <w:rsid w:val="00D01117"/>
    <w:rsid w:val="00D051DA"/>
    <w:rsid w:val="00D06A5F"/>
    <w:rsid w:val="00D074E3"/>
    <w:rsid w:val="00D07613"/>
    <w:rsid w:val="00D14E83"/>
    <w:rsid w:val="00D16F26"/>
    <w:rsid w:val="00D17C1E"/>
    <w:rsid w:val="00D25001"/>
    <w:rsid w:val="00D255F5"/>
    <w:rsid w:val="00D32489"/>
    <w:rsid w:val="00D32E54"/>
    <w:rsid w:val="00D40E19"/>
    <w:rsid w:val="00D43246"/>
    <w:rsid w:val="00D4417D"/>
    <w:rsid w:val="00D444FE"/>
    <w:rsid w:val="00D50226"/>
    <w:rsid w:val="00D54719"/>
    <w:rsid w:val="00D5640C"/>
    <w:rsid w:val="00D57D06"/>
    <w:rsid w:val="00D66BB2"/>
    <w:rsid w:val="00D676E7"/>
    <w:rsid w:val="00D711BB"/>
    <w:rsid w:val="00D74FE9"/>
    <w:rsid w:val="00D85801"/>
    <w:rsid w:val="00D930A0"/>
    <w:rsid w:val="00D933A6"/>
    <w:rsid w:val="00DA0C3C"/>
    <w:rsid w:val="00DA14FB"/>
    <w:rsid w:val="00DA2522"/>
    <w:rsid w:val="00DA54FC"/>
    <w:rsid w:val="00DA6CE5"/>
    <w:rsid w:val="00DA72A8"/>
    <w:rsid w:val="00DC45E5"/>
    <w:rsid w:val="00DD7F64"/>
    <w:rsid w:val="00DE2F50"/>
    <w:rsid w:val="00DE4D00"/>
    <w:rsid w:val="00DE5694"/>
    <w:rsid w:val="00DE755B"/>
    <w:rsid w:val="00DF0A9A"/>
    <w:rsid w:val="00DF23FE"/>
    <w:rsid w:val="00DF4953"/>
    <w:rsid w:val="00DF6C87"/>
    <w:rsid w:val="00DF7987"/>
    <w:rsid w:val="00E0018E"/>
    <w:rsid w:val="00E0173E"/>
    <w:rsid w:val="00E119B8"/>
    <w:rsid w:val="00E12F6F"/>
    <w:rsid w:val="00E14157"/>
    <w:rsid w:val="00E17E16"/>
    <w:rsid w:val="00E312B0"/>
    <w:rsid w:val="00E332A6"/>
    <w:rsid w:val="00E43713"/>
    <w:rsid w:val="00E532FF"/>
    <w:rsid w:val="00E55C7F"/>
    <w:rsid w:val="00E601BC"/>
    <w:rsid w:val="00E617C0"/>
    <w:rsid w:val="00E61C49"/>
    <w:rsid w:val="00E642D5"/>
    <w:rsid w:val="00E645B2"/>
    <w:rsid w:val="00E7365B"/>
    <w:rsid w:val="00E75878"/>
    <w:rsid w:val="00E77078"/>
    <w:rsid w:val="00E942EB"/>
    <w:rsid w:val="00EA2E0F"/>
    <w:rsid w:val="00EB0A66"/>
    <w:rsid w:val="00EB0FDF"/>
    <w:rsid w:val="00EC6099"/>
    <w:rsid w:val="00ED06F5"/>
    <w:rsid w:val="00EE124C"/>
    <w:rsid w:val="00EF05EB"/>
    <w:rsid w:val="00EF5AEB"/>
    <w:rsid w:val="00F01844"/>
    <w:rsid w:val="00F01B4A"/>
    <w:rsid w:val="00F05AE3"/>
    <w:rsid w:val="00F05FC4"/>
    <w:rsid w:val="00F13900"/>
    <w:rsid w:val="00F1479E"/>
    <w:rsid w:val="00F207E1"/>
    <w:rsid w:val="00F21FEB"/>
    <w:rsid w:val="00F22CAD"/>
    <w:rsid w:val="00F23128"/>
    <w:rsid w:val="00F346AE"/>
    <w:rsid w:val="00F34E40"/>
    <w:rsid w:val="00F37CE8"/>
    <w:rsid w:val="00F43E86"/>
    <w:rsid w:val="00F456B7"/>
    <w:rsid w:val="00F50691"/>
    <w:rsid w:val="00F52F06"/>
    <w:rsid w:val="00F659D7"/>
    <w:rsid w:val="00F66459"/>
    <w:rsid w:val="00F67BF2"/>
    <w:rsid w:val="00F84317"/>
    <w:rsid w:val="00F90D59"/>
    <w:rsid w:val="00F91377"/>
    <w:rsid w:val="00F95ED4"/>
    <w:rsid w:val="00FA4381"/>
    <w:rsid w:val="00FA69B7"/>
    <w:rsid w:val="00FA6D58"/>
    <w:rsid w:val="00FB3BFA"/>
    <w:rsid w:val="00FB4589"/>
    <w:rsid w:val="00FB5CD3"/>
    <w:rsid w:val="00FB6C25"/>
    <w:rsid w:val="00FB7E3E"/>
    <w:rsid w:val="00FC0A21"/>
    <w:rsid w:val="00FC3DFD"/>
    <w:rsid w:val="00FD4278"/>
    <w:rsid w:val="00FE3326"/>
    <w:rsid w:val="00FE4C6E"/>
    <w:rsid w:val="00FE6D86"/>
    <w:rsid w:val="00FF4E49"/>
    <w:rsid w:val="00FF5CB3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2FF159A2-081D-426B-BD59-E765D3AB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10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5.htm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hyperlink" Target="https://www.gesetze-im-internet.de/gwb/__124.htm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esetze-im-internet.de/gwb/__123.html" TargetMode="External"/><Relationship Id="rId20" Type="http://schemas.openxmlformats.org/officeDocument/2006/relationships/hyperlink" Target="https://eur-lex.europa.eu/legal-content/DE/TXT/PDF/?uri=CELEX:32022R0576&amp;from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gesetze-im-internet.de/gwb/__124.html" TargetMode="External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8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esetze-im-internet.de/gwb/__123.html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8fbf304527c98447866f70f14ec08039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6fa954e06f76de4344335692c3dcc48d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B1A0C5-85F3-4943-91E1-DAC812619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9E161A-DC21-4AF8-B3F4-D1799777FB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6A5767-88D2-4F16-AD02-B32C0EC4B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9</Pages>
  <Words>1695</Words>
  <Characters>10681</Characters>
  <Application>Microsoft Office Word</Application>
  <DocSecurity>0</DocSecurity>
  <Lines>89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Wudka, Laura</cp:lastModifiedBy>
  <cp:revision>2</cp:revision>
  <cp:lastPrinted>2011-09-03T02:20:00Z</cp:lastPrinted>
  <dcterms:created xsi:type="dcterms:W3CDTF">2026-04-29T12:51:00Z</dcterms:created>
  <dcterms:modified xsi:type="dcterms:W3CDTF">2026-04-29T12:51:00Z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  <property fmtid="{D5CDD505-2E9C-101B-9397-08002B2CF9AE}" pid="12" name="Order">
    <vt:r8>186400</vt:r8>
  </property>
</Properties>
</file>